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13862" w:rsidR="00A02643" w:rsidP="00264C9B" w:rsidRDefault="00A02643" w14:paraId="5F1F8D68" w14:textId="77777777">
      <w:pPr>
        <w:autoSpaceDE w:val="false"/>
        <w:autoSpaceDN w:val="false"/>
        <w:adjustRightInd w:val="false"/>
        <w15:collapsed w:val="false"/>
        <w:rPr>
          <w:rFonts w:ascii="Arial" w:hAnsi="Arial" w:cs="Arial"/>
          <w:b/>
        </w:rPr>
      </w:pPr>
      <w:r w:rsidRPr="00B13862">
        <w:rPr>
          <w:rFonts w:ascii="Arial" w:hAnsi="Arial" w:cs="Arial"/>
          <w:b/>
        </w:rPr>
        <w:t xml:space="preserve">                 </w:t>
      </w:r>
      <w:r w:rsidRPr="00B13862" w:rsidR="004C3A51">
        <w:rPr>
          <w:rFonts w:ascii="Arial" w:hAnsi="Arial" w:cs="Arial"/>
          <w:b/>
          <w:noProof/>
        </w:rPr>
        <w:drawing>
          <wp:inline distT="0" distB="0" distL="0" distR="0">
            <wp:extent cx="518795" cy="66865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13862" w:rsidR="00A02643" w:rsidP="00264C9B" w:rsidRDefault="00A02643" w14:paraId="5880C83D" w14:textId="77777777">
      <w:pPr>
        <w:pStyle w:val="Bezproreda"/>
        <w:rPr>
          <w:rFonts w:ascii="Arial" w:hAnsi="Arial" w:cs="Arial"/>
        </w:rPr>
      </w:pPr>
      <w:r w:rsidRPr="00B13862">
        <w:rPr>
          <w:rFonts w:ascii="Arial" w:hAnsi="Arial" w:cs="Arial"/>
        </w:rPr>
        <w:t>REPUBLIKA HRVATSKA</w:t>
      </w:r>
    </w:p>
    <w:p w:rsidRPr="00B13862" w:rsidR="00A02643" w:rsidP="00264C9B" w:rsidRDefault="00A02643" w14:paraId="5F8EB6DB" w14:textId="77777777">
      <w:pPr>
        <w:pStyle w:val="Bezproreda"/>
        <w:rPr>
          <w:rFonts w:ascii="Arial" w:hAnsi="Arial" w:cs="Arial"/>
        </w:rPr>
      </w:pPr>
      <w:r w:rsidRPr="00B13862">
        <w:rPr>
          <w:rFonts w:ascii="Arial" w:hAnsi="Arial" w:cs="Arial"/>
        </w:rPr>
        <w:t>OPĆINSKI SUD U BJELOVARU</w:t>
      </w:r>
      <w:r w:rsidRPr="00B13862">
        <w:rPr>
          <w:rFonts w:ascii="Arial" w:hAnsi="Arial" w:cs="Arial"/>
        </w:rPr>
        <w:tab/>
      </w:r>
      <w:r w:rsidRPr="00B13862">
        <w:rPr>
          <w:rFonts w:ascii="Arial" w:hAnsi="Arial" w:cs="Arial"/>
        </w:rPr>
        <w:tab/>
      </w:r>
      <w:r w:rsidRPr="00B13862" w:rsidR="00F63500">
        <w:rPr>
          <w:rFonts w:ascii="Arial" w:hAnsi="Arial" w:cs="Arial"/>
        </w:rPr>
        <w:tab/>
        <w:t xml:space="preserve">   </w:t>
      </w:r>
      <w:r w:rsidRPr="00B13862" w:rsidR="002100AA">
        <w:rPr>
          <w:rFonts w:ascii="Arial" w:hAnsi="Arial" w:cs="Arial"/>
        </w:rPr>
        <w:t xml:space="preserve">             </w:t>
      </w:r>
      <w:r w:rsidRPr="00B13862">
        <w:rPr>
          <w:rFonts w:ascii="Arial" w:hAnsi="Arial" w:cs="Arial"/>
        </w:rPr>
        <w:t xml:space="preserve">                                           </w:t>
      </w:r>
      <w:r w:rsidRPr="00B13862" w:rsidR="003016E0">
        <w:rPr>
          <w:rFonts w:ascii="Arial" w:hAnsi="Arial" w:cs="Arial"/>
        </w:rPr>
        <w:t xml:space="preserve">               BJELOVAR, TRG EUGENA KVATERNIKA 8</w:t>
      </w:r>
      <w:r w:rsidRPr="00B13862" w:rsidR="002100AA">
        <w:rPr>
          <w:rFonts w:ascii="Arial" w:hAnsi="Arial" w:cs="Arial"/>
        </w:rPr>
        <w:t xml:space="preserve"> </w:t>
      </w:r>
    </w:p>
    <w:p w:rsidRPr="00B13862" w:rsidR="001055A3" w:rsidP="001055A3" w:rsidRDefault="001055A3" w14:paraId="0109E294" w14:textId="77777777">
      <w:pPr>
        <w:rPr>
          <w:rFonts w:ascii="Arial" w:hAnsi="Arial" w:cs="Arial"/>
          <w:bCs/>
        </w:rPr>
      </w:pPr>
      <w:r w:rsidRPr="00B13862">
        <w:rPr>
          <w:rFonts w:ascii="Arial" w:hAnsi="Arial" w:cs="Arial"/>
          <w:bCs/>
        </w:rPr>
        <w:tab/>
        <w:t xml:space="preserve">   </w:t>
      </w:r>
      <w:r w:rsidRPr="00B13862">
        <w:rPr>
          <w:rFonts w:ascii="Arial" w:hAnsi="Arial" w:cs="Arial"/>
          <w:bCs/>
        </w:rPr>
        <w:tab/>
        <w:t xml:space="preserve">                                                                                                                          </w:t>
      </w:r>
    </w:p>
    <w:p w:rsidRPr="00B13862" w:rsidR="00DB015F" w:rsidP="002B7B39" w:rsidRDefault="003016E0" w14:paraId="7345F445" w14:textId="77777777">
      <w:pPr>
        <w:jc w:val="both"/>
        <w:rPr>
          <w:rFonts w:ascii="Arial" w:hAnsi="Arial" w:cs="Arial"/>
        </w:rPr>
      </w:pPr>
      <w:r w:rsidRPr="00B13862">
        <w:rPr>
          <w:rFonts w:ascii="Arial" w:hAnsi="Arial" w:cs="Arial"/>
        </w:rPr>
        <w:tab/>
      </w:r>
      <w:r w:rsidRPr="00B13862">
        <w:rPr>
          <w:rFonts w:ascii="Arial" w:hAnsi="Arial" w:cs="Arial"/>
        </w:rPr>
        <w:tab/>
      </w:r>
      <w:r w:rsidRPr="00B13862">
        <w:rPr>
          <w:rFonts w:ascii="Arial" w:hAnsi="Arial" w:cs="Arial"/>
        </w:rPr>
        <w:tab/>
      </w:r>
      <w:r w:rsidRPr="00B13862">
        <w:rPr>
          <w:rFonts w:ascii="Arial" w:hAnsi="Arial" w:cs="Arial"/>
        </w:rPr>
        <w:tab/>
      </w:r>
      <w:r w:rsidRPr="00B13862">
        <w:rPr>
          <w:rFonts w:ascii="Arial" w:hAnsi="Arial" w:cs="Arial"/>
        </w:rPr>
        <w:tab/>
      </w:r>
      <w:r w:rsidRPr="00B13862">
        <w:rPr>
          <w:rFonts w:ascii="Arial" w:hAnsi="Arial" w:cs="Arial"/>
        </w:rPr>
        <w:tab/>
      </w:r>
      <w:r w:rsidRPr="00B13862">
        <w:rPr>
          <w:rFonts w:ascii="Arial" w:hAnsi="Arial" w:cs="Arial"/>
        </w:rPr>
        <w:tab/>
        <w:t xml:space="preserve">   </w:t>
      </w:r>
      <w:r w:rsidRPr="00B13862" w:rsidR="006A325A">
        <w:rPr>
          <w:rFonts w:ascii="Arial" w:hAnsi="Arial" w:cs="Arial"/>
        </w:rPr>
        <w:t xml:space="preserve">  </w:t>
      </w:r>
      <w:r w:rsidR="00B13862">
        <w:rPr>
          <w:rFonts w:ascii="Arial" w:hAnsi="Arial" w:cs="Arial"/>
        </w:rPr>
        <w:t xml:space="preserve"> </w:t>
      </w:r>
      <w:r w:rsidR="0042049B">
        <w:rPr>
          <w:rFonts w:ascii="Arial" w:hAnsi="Arial" w:cs="Arial"/>
        </w:rPr>
        <w:t xml:space="preserve">    </w:t>
      </w:r>
      <w:r w:rsidR="003D2EC8">
        <w:rPr>
          <w:rFonts w:ascii="Arial" w:hAnsi="Arial" w:cs="Arial"/>
        </w:rPr>
        <w:t xml:space="preserve">  </w:t>
      </w:r>
      <w:r w:rsidR="0042049B">
        <w:rPr>
          <w:rFonts w:ascii="Arial" w:hAnsi="Arial" w:cs="Arial"/>
        </w:rPr>
        <w:t xml:space="preserve"> </w:t>
      </w:r>
      <w:r w:rsidRPr="00B13862" w:rsidR="002B7B39">
        <w:rPr>
          <w:rFonts w:ascii="Arial" w:hAnsi="Arial" w:cs="Arial"/>
        </w:rPr>
        <w:t xml:space="preserve">Poslovni broj: </w:t>
      </w:r>
      <w:r w:rsidRPr="00B13862" w:rsidR="00F67008">
        <w:rPr>
          <w:rFonts w:ascii="Arial" w:hAnsi="Arial" w:cs="Arial"/>
        </w:rPr>
        <w:t>Pp</w:t>
      </w:r>
      <w:r w:rsidR="00F67008">
        <w:rPr>
          <w:rFonts w:ascii="Arial" w:hAnsi="Arial" w:cs="Arial"/>
        </w:rPr>
        <w:t>-</w:t>
      </w:r>
      <w:r w:rsidR="003D2EC8">
        <w:rPr>
          <w:rFonts w:ascii="Arial" w:hAnsi="Arial" w:cs="Arial"/>
        </w:rPr>
        <w:t>1242/2026</w:t>
      </w:r>
      <w:r w:rsidR="00F67008">
        <w:rPr>
          <w:rFonts w:ascii="Arial" w:hAnsi="Arial" w:cs="Arial"/>
        </w:rPr>
        <w:t>-</w:t>
      </w:r>
      <w:r w:rsidR="003D2EC8">
        <w:rPr>
          <w:rFonts w:ascii="Arial" w:hAnsi="Arial" w:cs="Arial"/>
        </w:rPr>
        <w:t>5</w:t>
      </w:r>
    </w:p>
    <w:p w:rsidRPr="00B13862" w:rsidR="002B7B39" w:rsidP="002B7B39" w:rsidRDefault="002B7B39" w14:paraId="5DB8F739" w14:textId="77777777">
      <w:pPr>
        <w:jc w:val="both"/>
        <w:rPr>
          <w:rFonts w:ascii="Arial" w:hAnsi="Arial" w:cs="Arial"/>
        </w:rPr>
      </w:pPr>
    </w:p>
    <w:p w:rsidRPr="00B13862" w:rsidR="002B7B39" w:rsidP="002B7B39" w:rsidRDefault="002B7B39" w14:paraId="1BF12A57" w14:textId="77777777">
      <w:pPr>
        <w:jc w:val="both"/>
        <w:rPr>
          <w:rFonts w:ascii="Arial" w:hAnsi="Arial" w:cs="Arial"/>
        </w:rPr>
      </w:pPr>
    </w:p>
    <w:p w:rsidRPr="00B13862" w:rsidR="002B7B39" w:rsidP="002B7B39" w:rsidRDefault="002B7B39" w14:paraId="0DF1FCE9" w14:textId="77777777">
      <w:pPr>
        <w:jc w:val="both"/>
        <w:rPr>
          <w:rFonts w:ascii="Arial" w:hAnsi="Arial" w:cs="Arial"/>
        </w:rPr>
      </w:pPr>
      <w:r w:rsidRPr="00B13862">
        <w:rPr>
          <w:rFonts w:ascii="Arial" w:hAnsi="Arial" w:cs="Arial"/>
        </w:rPr>
        <w:t xml:space="preserve">          </w:t>
      </w:r>
      <w:r w:rsidRPr="00B13862">
        <w:rPr>
          <w:rFonts w:ascii="Arial" w:hAnsi="Arial" w:cs="Arial"/>
        </w:rPr>
        <w:tab/>
        <w:t xml:space="preserve">Općinski sud u Bjelovaru, Prekršajni odjel, po sucu Ratku Laban uz sudjelovanje zapisničarke Andree Hudoletnjak, u prekršajnom postupku protiv </w:t>
      </w:r>
      <w:r w:rsidRPr="00B13862" w:rsidR="00486D7F">
        <w:rPr>
          <w:rFonts w:ascii="Arial" w:hAnsi="Arial" w:cs="Arial"/>
        </w:rPr>
        <w:t>I-</w:t>
      </w:r>
      <w:r w:rsidRPr="00B13862">
        <w:rPr>
          <w:rFonts w:ascii="Arial" w:hAnsi="Arial" w:cs="Arial"/>
        </w:rPr>
        <w:t>okrivljen</w:t>
      </w:r>
      <w:r w:rsidRPr="00B13862" w:rsidR="00486D7F">
        <w:rPr>
          <w:rFonts w:ascii="Arial" w:hAnsi="Arial" w:cs="Arial"/>
        </w:rPr>
        <w:t>og</w:t>
      </w:r>
      <w:r w:rsidRPr="00B13862">
        <w:rPr>
          <w:rFonts w:ascii="Arial" w:hAnsi="Arial" w:cs="Arial"/>
        </w:rPr>
        <w:t xml:space="preserve"> </w:t>
      </w:r>
      <w:r w:rsidR="00FC640A">
        <w:rPr>
          <w:rFonts w:ascii="Arial" w:hAnsi="Arial" w:cs="Arial"/>
        </w:rPr>
        <w:t xml:space="preserve">LEONA FILIPOVIĆA, </w:t>
      </w:r>
      <w:r w:rsidRPr="00B13862" w:rsidR="00486D7F">
        <w:rPr>
          <w:rFonts w:ascii="Arial" w:hAnsi="Arial" w:cs="Arial"/>
        </w:rPr>
        <w:t>II-okrivljenog</w:t>
      </w:r>
      <w:r w:rsidRPr="00B13862">
        <w:rPr>
          <w:rFonts w:ascii="Arial" w:hAnsi="Arial" w:cs="Arial"/>
        </w:rPr>
        <w:t xml:space="preserve"> </w:t>
      </w:r>
      <w:r w:rsidR="00FC640A">
        <w:rPr>
          <w:rFonts w:ascii="Arial" w:hAnsi="Arial" w:cs="Arial"/>
        </w:rPr>
        <w:t>MILANA BUGARINOVIĆA i III-okrivljenog</w:t>
      </w:r>
      <w:r w:rsidR="007A7C9D">
        <w:rPr>
          <w:rFonts w:ascii="Arial" w:hAnsi="Arial" w:cs="Arial"/>
        </w:rPr>
        <w:t xml:space="preserve"> </w:t>
      </w:r>
      <w:r w:rsidR="00FC640A">
        <w:rPr>
          <w:rFonts w:ascii="Arial" w:hAnsi="Arial" w:cs="Arial"/>
        </w:rPr>
        <w:t>VEDRANA BUGARINOVIĆA</w:t>
      </w:r>
      <w:r w:rsidRPr="00B13862" w:rsidR="00DF31B1">
        <w:rPr>
          <w:rFonts w:ascii="Arial" w:hAnsi="Arial" w:cs="Arial"/>
        </w:rPr>
        <w:t>,</w:t>
      </w:r>
      <w:r w:rsidRPr="00B13862">
        <w:rPr>
          <w:rFonts w:ascii="Arial" w:hAnsi="Arial" w:cs="Arial"/>
        </w:rPr>
        <w:t xml:space="preserve"> pokrenutim Optužnim prijedlogom Policijske postaje </w:t>
      </w:r>
      <w:r w:rsidR="00A25825">
        <w:rPr>
          <w:rFonts w:ascii="Arial" w:hAnsi="Arial" w:cs="Arial"/>
        </w:rPr>
        <w:t>Bjelovar</w:t>
      </w:r>
      <w:r w:rsidR="00800E6E">
        <w:rPr>
          <w:rFonts w:ascii="Arial" w:hAnsi="Arial" w:cs="Arial"/>
        </w:rPr>
        <w:t xml:space="preserve"> Klasa: 211-07/2</w:t>
      </w:r>
      <w:r w:rsidR="003D2EC8">
        <w:rPr>
          <w:rFonts w:ascii="Arial" w:hAnsi="Arial" w:cs="Arial"/>
        </w:rPr>
        <w:t>6</w:t>
      </w:r>
      <w:r w:rsidR="00800E6E">
        <w:rPr>
          <w:rFonts w:ascii="Arial" w:hAnsi="Arial" w:cs="Arial"/>
        </w:rPr>
        <w:t>-5/</w:t>
      </w:r>
      <w:r w:rsidR="006A25A4">
        <w:rPr>
          <w:rFonts w:ascii="Arial" w:hAnsi="Arial" w:cs="Arial"/>
        </w:rPr>
        <w:t>11</w:t>
      </w:r>
      <w:r w:rsidR="003D2EC8">
        <w:rPr>
          <w:rFonts w:ascii="Arial" w:hAnsi="Arial" w:cs="Arial"/>
        </w:rPr>
        <w:t>462</w:t>
      </w:r>
      <w:r w:rsidR="00800E6E">
        <w:rPr>
          <w:rFonts w:ascii="Arial" w:hAnsi="Arial" w:cs="Arial"/>
        </w:rPr>
        <w:t xml:space="preserve">, </w:t>
      </w:r>
      <w:proofErr w:type="spellStart"/>
      <w:r w:rsidR="00800E6E">
        <w:rPr>
          <w:rFonts w:ascii="Arial" w:hAnsi="Arial" w:cs="Arial"/>
        </w:rPr>
        <w:t>Ur</w:t>
      </w:r>
      <w:r w:rsidRPr="00B13862">
        <w:rPr>
          <w:rFonts w:ascii="Arial" w:hAnsi="Arial" w:cs="Arial"/>
        </w:rPr>
        <w:t>broj</w:t>
      </w:r>
      <w:proofErr w:type="spellEnd"/>
      <w:r w:rsidRPr="00B13862">
        <w:rPr>
          <w:rFonts w:ascii="Arial" w:hAnsi="Arial" w:cs="Arial"/>
        </w:rPr>
        <w:t>: 511-02-0</w:t>
      </w:r>
      <w:r w:rsidR="00A25825">
        <w:rPr>
          <w:rFonts w:ascii="Arial" w:hAnsi="Arial" w:cs="Arial"/>
        </w:rPr>
        <w:t>5</w:t>
      </w:r>
      <w:r w:rsidR="00CE3277">
        <w:rPr>
          <w:rFonts w:ascii="Arial" w:hAnsi="Arial" w:cs="Arial"/>
        </w:rPr>
        <w:t>-</w:t>
      </w:r>
      <w:r w:rsidR="003D2EC8">
        <w:rPr>
          <w:rFonts w:ascii="Arial" w:hAnsi="Arial" w:cs="Arial"/>
        </w:rPr>
        <w:t>26</w:t>
      </w:r>
      <w:r w:rsidR="00800E6E">
        <w:rPr>
          <w:rFonts w:ascii="Arial" w:hAnsi="Arial" w:cs="Arial"/>
        </w:rPr>
        <w:t>-1</w:t>
      </w:r>
      <w:r w:rsidRPr="00B13862">
        <w:rPr>
          <w:rFonts w:ascii="Arial" w:hAnsi="Arial" w:cs="Arial"/>
        </w:rPr>
        <w:t xml:space="preserve"> od </w:t>
      </w:r>
      <w:r w:rsidR="003D2EC8">
        <w:rPr>
          <w:rFonts w:ascii="Arial" w:hAnsi="Arial" w:cs="Arial"/>
        </w:rPr>
        <w:t>9.5.2026</w:t>
      </w:r>
      <w:r w:rsidRPr="00B13862">
        <w:rPr>
          <w:rFonts w:ascii="Arial" w:hAnsi="Arial" w:cs="Arial"/>
        </w:rPr>
        <w:t xml:space="preserve">. radi prekršaja iz članka 13. Zakona o prekršajima protiv javnog reda i mira (Narodne novine broj: 5/90, 30/90, 47/90, 29/94), dana </w:t>
      </w:r>
      <w:r w:rsidR="003D2EC8">
        <w:rPr>
          <w:rFonts w:ascii="Arial" w:hAnsi="Arial" w:cs="Arial"/>
        </w:rPr>
        <w:t>13. svibnja 2026</w:t>
      </w:r>
      <w:r w:rsidRPr="00B13862">
        <w:rPr>
          <w:rFonts w:ascii="Arial" w:hAnsi="Arial" w:cs="Arial"/>
        </w:rPr>
        <w:t xml:space="preserve">., izdaje </w:t>
      </w:r>
    </w:p>
    <w:p w:rsidRPr="00B13862" w:rsidR="002B7B39" w:rsidP="002B7B39" w:rsidRDefault="002B7B39" w14:paraId="17803E0E" w14:textId="77777777">
      <w:pPr>
        <w:jc w:val="both"/>
        <w:rPr>
          <w:rFonts w:ascii="Arial" w:hAnsi="Arial" w:cs="Arial"/>
        </w:rPr>
      </w:pPr>
    </w:p>
    <w:p w:rsidRPr="00B13862" w:rsidR="00687FD9" w:rsidP="002B7B39" w:rsidRDefault="00687FD9" w14:paraId="2DD95689" w14:textId="77777777">
      <w:pPr>
        <w:jc w:val="both"/>
        <w:rPr>
          <w:rFonts w:ascii="Arial" w:hAnsi="Arial" w:cs="Arial"/>
          <w:bCs/>
          <w:iCs/>
        </w:rPr>
      </w:pPr>
    </w:p>
    <w:p w:rsidRPr="00B13862" w:rsidR="00DD03EC" w:rsidP="00DD03EC" w:rsidRDefault="00CD6791" w14:paraId="05D98922" w14:textId="77777777">
      <w:pPr>
        <w:jc w:val="center"/>
        <w:rPr>
          <w:rFonts w:ascii="Arial" w:hAnsi="Arial" w:cs="Arial"/>
          <w:bCs/>
          <w:iCs/>
        </w:rPr>
      </w:pPr>
      <w:r w:rsidRPr="00B13862">
        <w:rPr>
          <w:rFonts w:ascii="Arial" w:hAnsi="Arial" w:cs="Arial"/>
          <w:bCs/>
          <w:iCs/>
        </w:rPr>
        <w:t xml:space="preserve">PREKRŠAJNI  </w:t>
      </w:r>
      <w:r w:rsidRPr="00B13862" w:rsidR="00DD03EC">
        <w:rPr>
          <w:rFonts w:ascii="Arial" w:hAnsi="Arial" w:cs="Arial"/>
          <w:bCs/>
          <w:iCs/>
        </w:rPr>
        <w:t xml:space="preserve"> NALOG </w:t>
      </w:r>
    </w:p>
    <w:p w:rsidRPr="00B13862" w:rsidR="000409CC" w:rsidP="001B03EF" w:rsidRDefault="000409CC" w14:paraId="056E9C25" w14:textId="77777777">
      <w:pPr>
        <w:ind w:left="3150" w:hanging="3150"/>
        <w:jc w:val="both"/>
        <w:rPr>
          <w:rFonts w:ascii="Arial" w:hAnsi="Arial" w:cs="Arial"/>
          <w:b/>
          <w:bCs/>
          <w:u w:val="single"/>
        </w:rPr>
      </w:pPr>
    </w:p>
    <w:p w:rsidRPr="00B13862" w:rsidR="00486D7F" w:rsidP="00486D7F" w:rsidRDefault="00486D7F" w14:paraId="7F68F328" w14:textId="77777777">
      <w:pPr>
        <w:ind w:firstLine="708"/>
        <w:rPr>
          <w:rFonts w:ascii="Arial" w:hAnsi="Arial" w:cs="Arial"/>
        </w:rPr>
      </w:pPr>
      <w:r w:rsidRPr="00B13862">
        <w:rPr>
          <w:rFonts w:ascii="Arial" w:hAnsi="Arial" w:cs="Arial"/>
        </w:rPr>
        <w:t xml:space="preserve">OKRIVLJENICI: </w:t>
      </w:r>
    </w:p>
    <w:p w:rsidRPr="00B13862" w:rsidR="00486D7F" w:rsidP="00486D7F" w:rsidRDefault="00486D7F" w14:paraId="78453CD0" w14:textId="77777777">
      <w:pPr>
        <w:ind w:firstLine="708"/>
        <w:rPr>
          <w:rFonts w:ascii="Arial" w:hAnsi="Arial" w:cs="Arial"/>
        </w:rPr>
      </w:pPr>
    </w:p>
    <w:p w:rsidRPr="00B13862" w:rsidR="00486D7F" w:rsidP="00486D7F" w:rsidRDefault="007A7C9D" w14:paraId="133AFE5D" w14:textId="77777777">
      <w:pPr>
        <w:ind w:left="3960" w:hanging="3252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LEON FILIPOVIĆ</w:t>
      </w:r>
      <w:r w:rsidRPr="00B13862" w:rsidR="00486D7F">
        <w:rPr>
          <w:rFonts w:ascii="Arial" w:hAnsi="Arial" w:cs="Arial"/>
        </w:rPr>
        <w:t>,</w:t>
      </w:r>
      <w:r w:rsidR="00D41EAE">
        <w:rPr>
          <w:rFonts w:ascii="Arial" w:hAnsi="Arial" w:cs="Arial"/>
        </w:rPr>
        <w:t xml:space="preserve"> </w:t>
      </w:r>
      <w:r w:rsidRPr="00B13862" w:rsidR="00486D7F">
        <w:rPr>
          <w:rFonts w:ascii="Arial" w:hAnsi="Arial" w:cs="Arial"/>
        </w:rPr>
        <w:t>OIB</w:t>
      </w:r>
      <w:r w:rsidRPr="00B13862" w:rsidR="00EA4994">
        <w:rPr>
          <w:rFonts w:ascii="Arial" w:hAnsi="Arial" w:cs="Arial"/>
        </w:rPr>
        <w:t>:</w:t>
      </w:r>
      <w:r>
        <w:rPr>
          <w:rFonts w:ascii="Arial" w:hAnsi="Arial" w:cs="Arial"/>
        </w:rPr>
        <w:t>84767153890</w:t>
      </w:r>
      <w:r w:rsidR="00A01E0F">
        <w:rPr>
          <w:rFonts w:ascii="Arial" w:hAnsi="Arial" w:cs="Arial"/>
        </w:rPr>
        <w:t>,</w:t>
      </w:r>
      <w:r w:rsidRPr="00B13862" w:rsidR="00EC3583">
        <w:rPr>
          <w:rFonts w:ascii="Arial" w:hAnsi="Arial" w:cs="Arial"/>
        </w:rPr>
        <w:t xml:space="preserve"> </w:t>
      </w:r>
      <w:r w:rsidRPr="00B13862" w:rsidR="00486D7F">
        <w:rPr>
          <w:rFonts w:ascii="Arial" w:hAnsi="Arial" w:cs="Arial"/>
        </w:rPr>
        <w:t xml:space="preserve">sin </w:t>
      </w:r>
      <w:r w:rsidR="00756993">
        <w:rPr>
          <w:rFonts w:ascii="Arial" w:hAnsi="Arial" w:cs="Arial"/>
        </w:rPr>
        <w:t>Đure</w:t>
      </w:r>
      <w:r w:rsidRPr="00B13862" w:rsidR="00DF31B1">
        <w:rPr>
          <w:rFonts w:ascii="Arial" w:hAnsi="Arial" w:cs="Arial"/>
        </w:rPr>
        <w:t xml:space="preserve">, </w:t>
      </w:r>
      <w:r w:rsidRPr="00B13862" w:rsidR="00486D7F">
        <w:rPr>
          <w:rFonts w:ascii="Arial" w:hAnsi="Arial" w:cs="Arial"/>
        </w:rPr>
        <w:t xml:space="preserve">rođen </w:t>
      </w:r>
      <w:r w:rsidR="00756993">
        <w:rPr>
          <w:rFonts w:ascii="Arial" w:hAnsi="Arial" w:cs="Arial"/>
        </w:rPr>
        <w:t>23.6.2006</w:t>
      </w:r>
      <w:r w:rsidRPr="00B13862" w:rsidR="00DB015F">
        <w:rPr>
          <w:rFonts w:ascii="Arial" w:hAnsi="Arial" w:cs="Arial"/>
        </w:rPr>
        <w:t>.</w:t>
      </w:r>
      <w:r w:rsidRPr="00B13862" w:rsidR="00605B09">
        <w:rPr>
          <w:rFonts w:ascii="Arial" w:hAnsi="Arial" w:cs="Arial"/>
        </w:rPr>
        <w:t xml:space="preserve">, </w:t>
      </w:r>
      <w:r w:rsidRPr="00B13862" w:rsidR="00DB015F">
        <w:rPr>
          <w:rFonts w:ascii="Arial" w:hAnsi="Arial" w:cs="Arial"/>
        </w:rPr>
        <w:t>s prebivalištem u</w:t>
      </w:r>
      <w:r w:rsidR="00D41EAE">
        <w:rPr>
          <w:rFonts w:ascii="Arial" w:hAnsi="Arial" w:cs="Arial"/>
        </w:rPr>
        <w:t xml:space="preserve"> mjestu </w:t>
      </w:r>
      <w:proofErr w:type="spellStart"/>
      <w:r w:rsidR="00756993">
        <w:rPr>
          <w:rFonts w:ascii="Arial" w:hAnsi="Arial" w:cs="Arial"/>
        </w:rPr>
        <w:t>Gudovac</w:t>
      </w:r>
      <w:proofErr w:type="spellEnd"/>
      <w:r w:rsidR="00756993">
        <w:rPr>
          <w:rFonts w:ascii="Arial" w:hAnsi="Arial" w:cs="Arial"/>
        </w:rPr>
        <w:t xml:space="preserve">, ulica </w:t>
      </w:r>
      <w:proofErr w:type="spellStart"/>
      <w:r w:rsidR="00756993">
        <w:rPr>
          <w:rFonts w:ascii="Arial" w:hAnsi="Arial" w:cs="Arial"/>
        </w:rPr>
        <w:t>Gudovac</w:t>
      </w:r>
      <w:proofErr w:type="spellEnd"/>
      <w:r w:rsidR="00756993">
        <w:rPr>
          <w:rFonts w:ascii="Arial" w:hAnsi="Arial" w:cs="Arial"/>
        </w:rPr>
        <w:t xml:space="preserve"> 188</w:t>
      </w:r>
      <w:r w:rsidR="00A734FA">
        <w:rPr>
          <w:rFonts w:ascii="Arial" w:hAnsi="Arial" w:cs="Arial"/>
        </w:rPr>
        <w:t xml:space="preserve">., </w:t>
      </w:r>
      <w:r w:rsidRPr="00B13862" w:rsidR="00486D7F">
        <w:rPr>
          <w:rFonts w:ascii="Arial" w:hAnsi="Arial" w:cs="Arial"/>
          <w:bCs/>
        </w:rPr>
        <w:t>državljanin Republike Hrvatske, pismen, ostali podaci nepoznati, prekršajno osuđivan,</w:t>
      </w:r>
    </w:p>
    <w:p w:rsidRPr="00B13862" w:rsidR="00ED33A0" w:rsidP="00486D7F" w:rsidRDefault="00ED33A0" w14:paraId="593CE091" w14:textId="77777777">
      <w:pPr>
        <w:ind w:left="3960" w:hanging="3252"/>
        <w:jc w:val="both"/>
        <w:rPr>
          <w:rFonts w:ascii="Arial" w:hAnsi="Arial" w:cs="Arial"/>
        </w:rPr>
      </w:pPr>
    </w:p>
    <w:p w:rsidRPr="00B13862" w:rsidR="00756993" w:rsidP="00756993" w:rsidRDefault="00756993" w14:paraId="0F801004" w14:textId="77777777">
      <w:pPr>
        <w:ind w:left="3960" w:hanging="3252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MILAN BUGARINOVIĆ</w:t>
      </w:r>
      <w:r w:rsidRPr="00B1386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13862">
        <w:rPr>
          <w:rFonts w:ascii="Arial" w:hAnsi="Arial" w:cs="Arial"/>
        </w:rPr>
        <w:t>OIB:</w:t>
      </w:r>
      <w:r>
        <w:rPr>
          <w:rFonts w:ascii="Arial" w:hAnsi="Arial" w:cs="Arial"/>
        </w:rPr>
        <w:t>75621676645,</w:t>
      </w:r>
      <w:r w:rsidRPr="00B13862">
        <w:rPr>
          <w:rFonts w:ascii="Arial" w:hAnsi="Arial" w:cs="Arial"/>
        </w:rPr>
        <w:t xml:space="preserve"> sin </w:t>
      </w:r>
      <w:r>
        <w:rPr>
          <w:rFonts w:ascii="Arial" w:hAnsi="Arial" w:cs="Arial"/>
        </w:rPr>
        <w:t>Milana</w:t>
      </w:r>
      <w:r w:rsidRPr="00B13862">
        <w:rPr>
          <w:rFonts w:ascii="Arial" w:hAnsi="Arial" w:cs="Arial"/>
        </w:rPr>
        <w:t xml:space="preserve">, rođen </w:t>
      </w:r>
      <w:r>
        <w:rPr>
          <w:rFonts w:ascii="Arial" w:hAnsi="Arial" w:cs="Arial"/>
        </w:rPr>
        <w:t>10.10.1985</w:t>
      </w:r>
      <w:r w:rsidRPr="00B13862">
        <w:rPr>
          <w:rFonts w:ascii="Arial" w:hAnsi="Arial" w:cs="Arial"/>
        </w:rPr>
        <w:t>., s prebivalištem u</w:t>
      </w:r>
      <w:r>
        <w:rPr>
          <w:rFonts w:ascii="Arial" w:hAnsi="Arial" w:cs="Arial"/>
        </w:rPr>
        <w:t xml:space="preserve"> mjestu </w:t>
      </w:r>
      <w:proofErr w:type="spellStart"/>
      <w:r>
        <w:rPr>
          <w:rFonts w:ascii="Arial" w:hAnsi="Arial" w:cs="Arial"/>
        </w:rPr>
        <w:t>Gudovac</w:t>
      </w:r>
      <w:proofErr w:type="spellEnd"/>
      <w:r>
        <w:rPr>
          <w:rFonts w:ascii="Arial" w:hAnsi="Arial" w:cs="Arial"/>
        </w:rPr>
        <w:t xml:space="preserve">, ulica </w:t>
      </w:r>
      <w:proofErr w:type="spellStart"/>
      <w:r>
        <w:rPr>
          <w:rFonts w:ascii="Arial" w:hAnsi="Arial" w:cs="Arial"/>
        </w:rPr>
        <w:t>Gudovac</w:t>
      </w:r>
      <w:proofErr w:type="spellEnd"/>
      <w:r>
        <w:rPr>
          <w:rFonts w:ascii="Arial" w:hAnsi="Arial" w:cs="Arial"/>
        </w:rPr>
        <w:t xml:space="preserve"> 189., </w:t>
      </w:r>
      <w:r w:rsidRPr="00B13862">
        <w:rPr>
          <w:rFonts w:ascii="Arial" w:hAnsi="Arial" w:cs="Arial"/>
          <w:bCs/>
        </w:rPr>
        <w:t>državljanin Republike Hrvatske, pismen, ostali podaci nepoznati, prekršajno osuđivan,</w:t>
      </w:r>
    </w:p>
    <w:p w:rsidRPr="00B13862" w:rsidR="00DF31B1" w:rsidP="00DF31B1" w:rsidRDefault="007A7C9D" w14:paraId="3EF32E2A" w14:textId="77777777">
      <w:pPr>
        <w:ind w:left="3960" w:hanging="3252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 </w:t>
      </w:r>
    </w:p>
    <w:p w:rsidRPr="00B13862" w:rsidR="00756993" w:rsidP="00756993" w:rsidRDefault="00756993" w14:paraId="123ECA64" w14:textId="77777777">
      <w:pPr>
        <w:ind w:left="3960" w:hanging="3252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VEDRAN</w:t>
      </w:r>
      <w:r>
        <w:rPr>
          <w:rFonts w:ascii="Arial" w:hAnsi="Arial" w:cs="Arial"/>
        </w:rPr>
        <w:t xml:space="preserve"> BUGARINOVIĆ</w:t>
      </w:r>
      <w:r w:rsidRPr="00B1386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13862">
        <w:rPr>
          <w:rFonts w:ascii="Arial" w:hAnsi="Arial" w:cs="Arial"/>
        </w:rPr>
        <w:t>OIB:</w:t>
      </w:r>
      <w:r>
        <w:rPr>
          <w:rFonts w:ascii="Arial" w:hAnsi="Arial" w:cs="Arial"/>
        </w:rPr>
        <w:t>38816418100,</w:t>
      </w:r>
      <w:r w:rsidRPr="00B13862">
        <w:rPr>
          <w:rFonts w:ascii="Arial" w:hAnsi="Arial" w:cs="Arial"/>
        </w:rPr>
        <w:t xml:space="preserve"> sin </w:t>
      </w:r>
      <w:r>
        <w:rPr>
          <w:rFonts w:ascii="Arial" w:hAnsi="Arial" w:cs="Arial"/>
        </w:rPr>
        <w:t>Zlatka</w:t>
      </w:r>
      <w:r w:rsidRPr="00B13862">
        <w:rPr>
          <w:rFonts w:ascii="Arial" w:hAnsi="Arial" w:cs="Arial"/>
        </w:rPr>
        <w:t xml:space="preserve">, rođen </w:t>
      </w:r>
      <w:r>
        <w:rPr>
          <w:rFonts w:ascii="Arial" w:hAnsi="Arial" w:cs="Arial"/>
        </w:rPr>
        <w:t>24.8.1998</w:t>
      </w:r>
      <w:r w:rsidRPr="00B13862">
        <w:rPr>
          <w:rFonts w:ascii="Arial" w:hAnsi="Arial" w:cs="Arial"/>
        </w:rPr>
        <w:t>., s prebivalištem u</w:t>
      </w:r>
      <w:r>
        <w:rPr>
          <w:rFonts w:ascii="Arial" w:hAnsi="Arial" w:cs="Arial"/>
        </w:rPr>
        <w:t xml:space="preserve"> mjestu </w:t>
      </w:r>
      <w:proofErr w:type="spellStart"/>
      <w:r w:rsidR="00FD1FD2">
        <w:rPr>
          <w:rFonts w:ascii="Arial" w:hAnsi="Arial" w:cs="Arial"/>
        </w:rPr>
        <w:t>Prgomelje</w:t>
      </w:r>
      <w:proofErr w:type="spellEnd"/>
      <w:r w:rsidR="00FD1FD2">
        <w:rPr>
          <w:rFonts w:ascii="Arial" w:hAnsi="Arial" w:cs="Arial"/>
        </w:rPr>
        <w:t xml:space="preserve">, ulica </w:t>
      </w:r>
      <w:proofErr w:type="spellStart"/>
      <w:r w:rsidR="00FD1FD2">
        <w:rPr>
          <w:rFonts w:ascii="Arial" w:hAnsi="Arial" w:cs="Arial"/>
        </w:rPr>
        <w:t>Prgomelje</w:t>
      </w:r>
      <w:proofErr w:type="spellEnd"/>
      <w:r w:rsidR="00FD1FD2">
        <w:rPr>
          <w:rFonts w:ascii="Arial" w:hAnsi="Arial" w:cs="Arial"/>
        </w:rPr>
        <w:t xml:space="preserve"> 11</w:t>
      </w:r>
      <w:r>
        <w:rPr>
          <w:rFonts w:ascii="Arial" w:hAnsi="Arial" w:cs="Arial"/>
        </w:rPr>
        <w:t xml:space="preserve">., </w:t>
      </w:r>
      <w:r w:rsidRPr="00B13862">
        <w:rPr>
          <w:rFonts w:ascii="Arial" w:hAnsi="Arial" w:cs="Arial"/>
          <w:bCs/>
        </w:rPr>
        <w:t>državljanin Republike Hrvatske, pismen, ostali podaci nepoznati, prekršajno osuđivan,</w:t>
      </w:r>
    </w:p>
    <w:p w:rsidRPr="00B13862" w:rsidR="00DF31B1" w:rsidP="00DF31B1" w:rsidRDefault="00DF31B1" w14:paraId="0DE71C99" w14:textId="77777777">
      <w:pPr>
        <w:ind w:left="3960" w:hanging="3252"/>
        <w:jc w:val="both"/>
        <w:rPr>
          <w:rFonts w:ascii="Arial" w:hAnsi="Arial" w:cs="Arial"/>
        </w:rPr>
      </w:pPr>
    </w:p>
    <w:p w:rsidRPr="00B13862" w:rsidR="00486D7F" w:rsidP="00486D7F" w:rsidRDefault="00486D7F" w14:paraId="7640CAE2" w14:textId="77777777">
      <w:pPr>
        <w:ind w:left="3960" w:hanging="3252"/>
        <w:jc w:val="both"/>
        <w:rPr>
          <w:rFonts w:ascii="Arial" w:hAnsi="Arial" w:cs="Arial"/>
        </w:rPr>
      </w:pPr>
    </w:p>
    <w:p w:rsidRPr="00B13862" w:rsidR="00486D7F" w:rsidP="00486D7F" w:rsidRDefault="00486D7F" w14:paraId="2EB42DDF" w14:textId="77777777">
      <w:pPr>
        <w:jc w:val="center"/>
        <w:rPr>
          <w:rFonts w:ascii="Arial" w:hAnsi="Arial" w:cs="Arial"/>
          <w:bCs/>
        </w:rPr>
      </w:pPr>
      <w:r w:rsidRPr="00B13862">
        <w:rPr>
          <w:rFonts w:ascii="Arial" w:hAnsi="Arial" w:cs="Arial"/>
          <w:bCs/>
        </w:rPr>
        <w:t>k  r  i  v  i      s  u</w:t>
      </w:r>
    </w:p>
    <w:p w:rsidRPr="00B13862" w:rsidR="00486D7F" w:rsidP="00486D7F" w:rsidRDefault="00486D7F" w14:paraId="5150A1E5" w14:textId="77777777">
      <w:pPr>
        <w:rPr>
          <w:rFonts w:ascii="Arial" w:hAnsi="Arial" w:cs="Arial"/>
        </w:rPr>
      </w:pPr>
    </w:p>
    <w:p w:rsidRPr="00B13862" w:rsidR="00486D7F" w:rsidP="00486D7F" w:rsidRDefault="00486D7F" w14:paraId="1D5FBEE3" w14:textId="77777777">
      <w:pPr>
        <w:jc w:val="both"/>
        <w:rPr>
          <w:rFonts w:ascii="Arial" w:hAnsi="Arial" w:cs="Arial"/>
        </w:rPr>
      </w:pPr>
      <w:r w:rsidRPr="00B13862">
        <w:rPr>
          <w:rFonts w:ascii="Arial" w:hAnsi="Arial" w:cs="Arial"/>
        </w:rPr>
        <w:t>I</w:t>
      </w:r>
      <w:r w:rsidRPr="00B13862">
        <w:rPr>
          <w:rFonts w:ascii="Arial" w:hAnsi="Arial" w:cs="Arial"/>
        </w:rPr>
        <w:tab/>
        <w:t>što su dana</w:t>
      </w:r>
      <w:r w:rsidR="003814BC">
        <w:rPr>
          <w:rFonts w:ascii="Arial" w:hAnsi="Arial" w:cs="Arial"/>
        </w:rPr>
        <w:t xml:space="preserve"> </w:t>
      </w:r>
      <w:r w:rsidR="00BE5C72">
        <w:rPr>
          <w:rFonts w:ascii="Arial" w:hAnsi="Arial" w:cs="Arial"/>
        </w:rPr>
        <w:t>7. svibnja</w:t>
      </w:r>
      <w:r w:rsidRPr="00B13862">
        <w:rPr>
          <w:rFonts w:ascii="Arial" w:hAnsi="Arial" w:cs="Arial"/>
        </w:rPr>
        <w:t xml:space="preserve"> </w:t>
      </w:r>
      <w:r w:rsidR="003814BC">
        <w:rPr>
          <w:rFonts w:ascii="Arial" w:hAnsi="Arial" w:cs="Arial"/>
        </w:rPr>
        <w:t>202</w:t>
      </w:r>
      <w:r w:rsidR="00BE5C72">
        <w:rPr>
          <w:rFonts w:ascii="Arial" w:hAnsi="Arial" w:cs="Arial"/>
        </w:rPr>
        <w:t>6</w:t>
      </w:r>
      <w:r w:rsidRPr="00B13862">
        <w:rPr>
          <w:rFonts w:ascii="Arial" w:hAnsi="Arial" w:cs="Arial"/>
        </w:rPr>
        <w:t xml:space="preserve">., </w:t>
      </w:r>
      <w:r w:rsidR="00D002CF">
        <w:rPr>
          <w:rFonts w:ascii="Arial" w:hAnsi="Arial" w:cs="Arial"/>
        </w:rPr>
        <w:t xml:space="preserve">u </w:t>
      </w:r>
      <w:r w:rsidR="00BE5C72">
        <w:rPr>
          <w:rFonts w:ascii="Arial" w:hAnsi="Arial" w:cs="Arial"/>
        </w:rPr>
        <w:t>22:45</w:t>
      </w:r>
      <w:r w:rsidR="003814BC">
        <w:rPr>
          <w:rFonts w:ascii="Arial" w:hAnsi="Arial" w:cs="Arial"/>
        </w:rPr>
        <w:t xml:space="preserve"> </w:t>
      </w:r>
      <w:r w:rsidRPr="00B13862" w:rsidR="00DB015F">
        <w:rPr>
          <w:rFonts w:ascii="Arial" w:hAnsi="Arial" w:cs="Arial"/>
        </w:rPr>
        <w:t>sati,</w:t>
      </w:r>
      <w:r w:rsidRPr="00B13862">
        <w:rPr>
          <w:rFonts w:ascii="Arial" w:hAnsi="Arial" w:cs="Arial"/>
        </w:rPr>
        <w:t xml:space="preserve"> </w:t>
      </w:r>
      <w:r w:rsidRPr="00B13862" w:rsidR="00351F5F">
        <w:rPr>
          <w:rFonts w:ascii="Arial" w:hAnsi="Arial" w:cs="Arial"/>
        </w:rPr>
        <w:t xml:space="preserve">u </w:t>
      </w:r>
      <w:r w:rsidR="00264330">
        <w:rPr>
          <w:rFonts w:ascii="Arial" w:hAnsi="Arial" w:cs="Arial"/>
        </w:rPr>
        <w:t xml:space="preserve">mjestu </w:t>
      </w:r>
      <w:r w:rsidR="00072AB8">
        <w:rPr>
          <w:rFonts w:ascii="Arial" w:hAnsi="Arial" w:cs="Arial"/>
        </w:rPr>
        <w:t>Bjelovar</w:t>
      </w:r>
      <w:r w:rsidR="00264330">
        <w:rPr>
          <w:rFonts w:ascii="Arial" w:hAnsi="Arial" w:cs="Arial"/>
        </w:rPr>
        <w:t xml:space="preserve">, ulica </w:t>
      </w:r>
      <w:r w:rsidR="0033386F">
        <w:rPr>
          <w:rFonts w:ascii="Arial" w:hAnsi="Arial" w:cs="Arial"/>
        </w:rPr>
        <w:t xml:space="preserve">Jurja </w:t>
      </w:r>
      <w:proofErr w:type="spellStart"/>
      <w:r w:rsidR="0033386F">
        <w:rPr>
          <w:rFonts w:ascii="Arial" w:hAnsi="Arial" w:cs="Arial"/>
        </w:rPr>
        <w:t>Haulika</w:t>
      </w:r>
      <w:proofErr w:type="spellEnd"/>
      <w:r w:rsidR="00072AB8">
        <w:rPr>
          <w:rFonts w:ascii="Arial" w:hAnsi="Arial" w:cs="Arial"/>
        </w:rPr>
        <w:t xml:space="preserve"> kućni broj </w:t>
      </w:r>
      <w:r w:rsidR="0033386F">
        <w:rPr>
          <w:rFonts w:ascii="Arial" w:hAnsi="Arial" w:cs="Arial"/>
        </w:rPr>
        <w:t>23</w:t>
      </w:r>
      <w:r w:rsidR="00072AB8">
        <w:rPr>
          <w:rFonts w:ascii="Arial" w:hAnsi="Arial" w:cs="Arial"/>
        </w:rPr>
        <w:t>.</w:t>
      </w:r>
      <w:r w:rsidR="00264330">
        <w:rPr>
          <w:rFonts w:ascii="Arial" w:hAnsi="Arial" w:cs="Arial"/>
        </w:rPr>
        <w:t>,</w:t>
      </w:r>
      <w:r w:rsidR="00677C0B">
        <w:rPr>
          <w:rFonts w:ascii="Arial" w:hAnsi="Arial" w:cs="Arial"/>
        </w:rPr>
        <w:t xml:space="preserve"> </w:t>
      </w:r>
      <w:r w:rsidRPr="00B13862">
        <w:rPr>
          <w:rFonts w:ascii="Arial" w:hAnsi="Arial" w:cs="Arial"/>
        </w:rPr>
        <w:t xml:space="preserve">narušavali javni red i mir na način </w:t>
      </w:r>
      <w:r w:rsidR="004C2B4F">
        <w:rPr>
          <w:rFonts w:ascii="Arial" w:hAnsi="Arial" w:cs="Arial"/>
        </w:rPr>
        <w:t xml:space="preserve">da </w:t>
      </w:r>
      <w:r w:rsidR="009C58A7">
        <w:rPr>
          <w:rFonts w:ascii="Arial" w:hAnsi="Arial" w:cs="Arial"/>
        </w:rPr>
        <w:t xml:space="preserve">su </w:t>
      </w:r>
      <w:r w:rsidRPr="00F42E4D" w:rsidR="00F42E4D">
        <w:rPr>
          <w:rFonts w:ascii="Arial" w:hAnsi="Arial" w:cs="Arial"/>
        </w:rPr>
        <w:t>pod vidnim utjecajem alkohola vikali i galamili u automat klubu "</w:t>
      </w:r>
      <w:proofErr w:type="spellStart"/>
      <w:r w:rsidRPr="00F42E4D" w:rsidR="00F42E4D">
        <w:rPr>
          <w:rFonts w:ascii="Arial" w:hAnsi="Arial" w:cs="Arial"/>
        </w:rPr>
        <w:t>Multistar</w:t>
      </w:r>
      <w:proofErr w:type="spellEnd"/>
      <w:r w:rsidRPr="00F42E4D" w:rsidR="00F42E4D">
        <w:rPr>
          <w:rFonts w:ascii="Arial" w:hAnsi="Arial" w:cs="Arial"/>
        </w:rPr>
        <w:t xml:space="preserve">" kojom prilikom su i vrijeđali djelatnicu navedenog automat kluba Franku Kurtu pogrdnim riječima: "Puši kurac, jebem ti mater, ti si bolesna, treba ti gurnut kurac u čmarni kolutić i između sisa", dok je </w:t>
      </w:r>
      <w:r w:rsidR="00F42E4D">
        <w:rPr>
          <w:rFonts w:ascii="Arial" w:hAnsi="Arial" w:cs="Arial"/>
        </w:rPr>
        <w:t>Vedran Bugarinović</w:t>
      </w:r>
      <w:r w:rsidRPr="00F42E4D" w:rsidR="00F42E4D">
        <w:rPr>
          <w:rFonts w:ascii="Arial" w:hAnsi="Arial" w:cs="Arial"/>
        </w:rPr>
        <w:t xml:space="preserve"> narušavao javni red i mir na način da je pod vidnim utjecajem alkohola vikao i galamio u gore navedenom automat klubu te je nabijao i ljuljao </w:t>
      </w:r>
      <w:r w:rsidRPr="00F42E4D" w:rsidR="00F42E4D">
        <w:rPr>
          <w:rFonts w:ascii="Arial" w:hAnsi="Arial" w:cs="Arial"/>
        </w:rPr>
        <w:lastRenderedPageBreak/>
        <w:t>aparate za kocku</w:t>
      </w:r>
      <w:r w:rsidR="00F42E4D">
        <w:rPr>
          <w:rFonts w:ascii="Arial" w:hAnsi="Arial" w:cs="Arial"/>
        </w:rPr>
        <w:t>,</w:t>
      </w:r>
      <w:r w:rsidRPr="00F42E4D" w:rsidR="00F42E4D">
        <w:rPr>
          <w:rFonts w:ascii="Arial" w:hAnsi="Arial" w:cs="Arial"/>
        </w:rPr>
        <w:t xml:space="preserve"> dok je događaju bio nazočan i </w:t>
      </w:r>
      <w:proofErr w:type="spellStart"/>
      <w:r w:rsidRPr="00F42E4D" w:rsidR="00F42E4D">
        <w:rPr>
          <w:rFonts w:ascii="Arial" w:hAnsi="Arial" w:cs="Arial"/>
        </w:rPr>
        <w:t>Frankin</w:t>
      </w:r>
      <w:proofErr w:type="spellEnd"/>
      <w:r w:rsidRPr="00F42E4D" w:rsidR="00F42E4D">
        <w:rPr>
          <w:rFonts w:ascii="Arial" w:hAnsi="Arial" w:cs="Arial"/>
        </w:rPr>
        <w:t xml:space="preserve"> partner u intimnoj vezi </w:t>
      </w:r>
      <w:proofErr w:type="spellStart"/>
      <w:r w:rsidRPr="00F42E4D" w:rsidR="00F42E4D">
        <w:rPr>
          <w:rFonts w:ascii="Arial" w:hAnsi="Arial" w:cs="Arial"/>
        </w:rPr>
        <w:t>Zef</w:t>
      </w:r>
      <w:proofErr w:type="spellEnd"/>
      <w:r w:rsidRPr="00F42E4D" w:rsidR="00F42E4D">
        <w:rPr>
          <w:rFonts w:ascii="Arial" w:hAnsi="Arial" w:cs="Arial"/>
        </w:rPr>
        <w:t xml:space="preserve"> </w:t>
      </w:r>
      <w:proofErr w:type="spellStart"/>
      <w:r w:rsidRPr="00F42E4D" w:rsidR="00F42E4D">
        <w:rPr>
          <w:rFonts w:ascii="Arial" w:hAnsi="Arial" w:cs="Arial"/>
        </w:rPr>
        <w:t>Krasnić</w:t>
      </w:r>
      <w:proofErr w:type="spellEnd"/>
      <w:r w:rsidRPr="00F42E4D" w:rsidR="00F42E4D">
        <w:rPr>
          <w:rFonts w:ascii="Arial" w:hAnsi="Arial" w:cs="Arial"/>
        </w:rPr>
        <w:t xml:space="preserve"> koji se do dolaska policije udaljio sa mjesta događaja</w:t>
      </w:r>
      <w:r w:rsidR="00F42E4D">
        <w:rPr>
          <w:rFonts w:ascii="Arial" w:hAnsi="Arial" w:cs="Arial"/>
        </w:rPr>
        <w:t xml:space="preserve">, </w:t>
      </w:r>
    </w:p>
    <w:p w:rsidRPr="00B13862" w:rsidR="00486D7F" w:rsidP="00486D7F" w:rsidRDefault="00486D7F" w14:paraId="7D2AC521" w14:textId="77777777">
      <w:pPr>
        <w:ind w:firstLine="708"/>
        <w:jc w:val="both"/>
        <w:rPr>
          <w:rFonts w:ascii="Arial" w:hAnsi="Arial" w:cs="Arial"/>
        </w:rPr>
      </w:pPr>
      <w:r w:rsidRPr="00B13862">
        <w:rPr>
          <w:rFonts w:ascii="Arial" w:hAnsi="Arial" w:cs="Arial"/>
        </w:rPr>
        <w:t>dakle,</w:t>
      </w:r>
      <w:r w:rsidR="00D91056">
        <w:rPr>
          <w:rFonts w:ascii="Arial" w:hAnsi="Arial" w:cs="Arial"/>
        </w:rPr>
        <w:t xml:space="preserve"> </w:t>
      </w:r>
      <w:r w:rsidR="00A818D9">
        <w:rPr>
          <w:rFonts w:ascii="Arial" w:hAnsi="Arial" w:cs="Arial"/>
        </w:rPr>
        <w:t xml:space="preserve">vikom i </w:t>
      </w:r>
      <w:r w:rsidR="00F42E4D">
        <w:rPr>
          <w:rFonts w:ascii="Arial" w:hAnsi="Arial" w:cs="Arial"/>
        </w:rPr>
        <w:t>vrijeđanjem druge osobe</w:t>
      </w:r>
      <w:r w:rsidR="002107D9">
        <w:rPr>
          <w:rFonts w:ascii="Arial" w:hAnsi="Arial" w:cs="Arial"/>
        </w:rPr>
        <w:t xml:space="preserve"> te udaranjem </w:t>
      </w:r>
      <w:r w:rsidR="007649B4">
        <w:rPr>
          <w:rFonts w:ascii="Arial" w:hAnsi="Arial" w:cs="Arial"/>
        </w:rPr>
        <w:t>p</w:t>
      </w:r>
      <w:r w:rsidR="002107D9">
        <w:rPr>
          <w:rFonts w:ascii="Arial" w:hAnsi="Arial" w:cs="Arial"/>
        </w:rPr>
        <w:t>o inventaru kluba,</w:t>
      </w:r>
      <w:r w:rsidR="003C78DD">
        <w:rPr>
          <w:rFonts w:ascii="Arial" w:hAnsi="Arial" w:cs="Arial"/>
        </w:rPr>
        <w:t xml:space="preserve"> </w:t>
      </w:r>
      <w:r w:rsidRPr="00B13862">
        <w:rPr>
          <w:rFonts w:ascii="Arial" w:hAnsi="Arial" w:cs="Arial"/>
        </w:rPr>
        <w:t xml:space="preserve">na javnom mjestu uznemiravali građane i time narušavali red i mir, </w:t>
      </w:r>
    </w:p>
    <w:p w:rsidRPr="00045530" w:rsidR="00B272E7" w:rsidP="00B272E7" w:rsidRDefault="00486D7F" w14:paraId="6CD98BCE" w14:textId="77777777">
      <w:pPr>
        <w:ind w:firstLine="708"/>
        <w:jc w:val="both"/>
        <w:rPr>
          <w:rFonts w:ascii="Arial" w:hAnsi="Arial" w:cs="Arial"/>
        </w:rPr>
      </w:pPr>
      <w:r w:rsidRPr="00B13862">
        <w:rPr>
          <w:rFonts w:ascii="Arial" w:hAnsi="Arial" w:cs="Arial"/>
        </w:rPr>
        <w:t xml:space="preserve">pa su time počinili prekršaj iz članka 13. Zakona o prekršajima protiv javnog reda i mira, za koji im se prekršaj </w:t>
      </w:r>
      <w:r w:rsidRPr="00B13862" w:rsidR="00ED33A0">
        <w:rPr>
          <w:rFonts w:ascii="Arial" w:hAnsi="Arial" w:cs="Arial"/>
        </w:rPr>
        <w:t xml:space="preserve">na </w:t>
      </w:r>
      <w:r w:rsidRPr="00B13862">
        <w:rPr>
          <w:rFonts w:ascii="Arial" w:hAnsi="Arial" w:cs="Arial"/>
        </w:rPr>
        <w:t>temelj</w:t>
      </w:r>
      <w:r w:rsidRPr="00B13862" w:rsidR="00ED33A0">
        <w:rPr>
          <w:rFonts w:ascii="Arial" w:hAnsi="Arial" w:cs="Arial"/>
        </w:rPr>
        <w:t>u</w:t>
      </w:r>
      <w:r w:rsidR="00782C07">
        <w:rPr>
          <w:rFonts w:ascii="Arial" w:hAnsi="Arial" w:cs="Arial"/>
        </w:rPr>
        <w:t xml:space="preserve"> istog propisa,</w:t>
      </w:r>
      <w:r w:rsidR="00E755CD">
        <w:rPr>
          <w:rFonts w:ascii="Arial" w:hAnsi="Arial" w:cs="Arial"/>
        </w:rPr>
        <w:t xml:space="preserve">  </w:t>
      </w:r>
    </w:p>
    <w:p w:rsidRPr="00B13862" w:rsidR="00486D7F" w:rsidP="00486D7F" w:rsidRDefault="00486D7F" w14:paraId="70D551BF" w14:textId="77777777">
      <w:pPr>
        <w:pStyle w:val="Tijeloteksta"/>
        <w:ind w:firstLine="708"/>
        <w:rPr>
          <w:rFonts w:ascii="Arial" w:hAnsi="Arial" w:cs="Arial"/>
          <w:bCs/>
        </w:rPr>
      </w:pPr>
    </w:p>
    <w:p w:rsidR="00FD1FD2" w:rsidP="00FD1FD2" w:rsidRDefault="00FD1FD2" w14:paraId="42AE0C97" w14:textId="77777777">
      <w:pPr>
        <w:jc w:val="center"/>
        <w:rPr>
          <w:rFonts w:ascii="Arial" w:hAnsi="Arial" w:cs="Arial"/>
          <w:bCs/>
        </w:rPr>
      </w:pPr>
      <w:r w:rsidRPr="00B13862">
        <w:rPr>
          <w:rFonts w:ascii="Arial" w:hAnsi="Arial" w:cs="Arial"/>
          <w:bCs/>
        </w:rPr>
        <w:t>i  z  r  i  č  e</w:t>
      </w:r>
    </w:p>
    <w:p w:rsidR="00FD1FD2" w:rsidP="00FD1FD2" w:rsidRDefault="00FD1FD2" w14:paraId="2A25CE9B" w14:textId="77777777">
      <w:pPr>
        <w:jc w:val="center"/>
        <w:rPr>
          <w:rFonts w:ascii="Arial" w:hAnsi="Arial" w:cs="Arial"/>
          <w:bCs/>
        </w:rPr>
      </w:pPr>
    </w:p>
    <w:p w:rsidRPr="00FD1FD2" w:rsidR="00FD1FD2" w:rsidP="00E755CD" w:rsidRDefault="00E755CD" w14:paraId="0773CA4F" w14:textId="77777777">
      <w:pPr>
        <w:pStyle w:val="Odlomakpopisa"/>
        <w:numPr>
          <w:ilvl w:val="0"/>
          <w:numId w:val="11"/>
        </w:numPr>
        <w:ind w:left="142" w:firstLine="218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o</w:t>
      </w:r>
      <w:r w:rsidRPr="00FD1FD2" w:rsidR="00FD1FD2">
        <w:rPr>
          <w:rFonts w:ascii="Arial" w:hAnsi="Arial" w:cs="Arial"/>
          <w:bCs/>
        </w:rPr>
        <w:t>krivljenicima LEONU FILIPOVIĆ i MILANU BUGARINOVIĆ,</w:t>
      </w:r>
      <w:r w:rsidRPr="00FD1FD2" w:rsidR="00FD1FD2">
        <w:rPr>
          <w:rFonts w:ascii="Arial" w:hAnsi="Arial" w:cs="Arial"/>
        </w:rPr>
        <w:t xml:space="preserve"> uz primjenu članka 37. stavka 3. točke 1. Prekršajnog zakona </w:t>
      </w:r>
    </w:p>
    <w:p w:rsidRPr="00FF11F4" w:rsidR="00FD1FD2" w:rsidP="00FD1FD2" w:rsidRDefault="00FD1FD2" w14:paraId="0024DC72" w14:textId="77777777">
      <w:pPr>
        <w:tabs>
          <w:tab w:val="left" w:pos="0"/>
        </w:tabs>
        <w:ind w:left="360"/>
        <w:jc w:val="both"/>
        <w:rPr>
          <w:rFonts w:ascii="Arial" w:hAnsi="Arial" w:cs="Arial"/>
          <w:bCs/>
        </w:rPr>
      </w:pPr>
      <w:r w:rsidRPr="00FD1FD2">
        <w:rPr>
          <w:rFonts w:ascii="Arial" w:hAnsi="Arial" w:cs="Arial"/>
          <w:bCs/>
        </w:rPr>
        <w:t xml:space="preserve"> </w:t>
      </w:r>
    </w:p>
    <w:p w:rsidRPr="00B13862" w:rsidR="00FD1FD2" w:rsidP="00FD1FD2" w:rsidRDefault="00FD1FD2" w14:paraId="2129A72E" w14:textId="77777777">
      <w:p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ab/>
      </w:r>
      <w:r w:rsidRPr="00B13862">
        <w:rPr>
          <w:rFonts w:ascii="Arial" w:hAnsi="Arial" w:cs="Arial"/>
          <w:bCs/>
        </w:rPr>
        <w:t xml:space="preserve">NOVČANA KAZNA OD </w:t>
      </w:r>
      <w:r w:rsidR="00E755CD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>0,00 EURA (</w:t>
      </w:r>
      <w:r w:rsidR="00E755CD">
        <w:rPr>
          <w:rFonts w:ascii="Arial" w:hAnsi="Arial" w:cs="Arial"/>
          <w:bCs/>
        </w:rPr>
        <w:t>sto pe</w:t>
      </w:r>
      <w:r>
        <w:rPr>
          <w:rFonts w:ascii="Arial" w:hAnsi="Arial" w:cs="Arial"/>
          <w:bCs/>
        </w:rPr>
        <w:t xml:space="preserve">deset eura) – svakom, </w:t>
      </w:r>
    </w:p>
    <w:p w:rsidR="00FD1FD2" w:rsidP="00FD1FD2" w:rsidRDefault="00FD1FD2" w14:paraId="55FF582B" w14:textId="77777777">
      <w:pPr>
        <w:jc w:val="center"/>
        <w:rPr>
          <w:rFonts w:ascii="Arial" w:hAnsi="Arial" w:cs="Arial"/>
          <w:bCs/>
        </w:rPr>
      </w:pPr>
    </w:p>
    <w:p w:rsidRPr="00FF11F4" w:rsidR="00FD1FD2" w:rsidP="00FD1FD2" w:rsidRDefault="00FD1FD2" w14:paraId="3FE64449" w14:textId="77777777">
      <w:pPr>
        <w:pStyle w:val="Odlomakpopisa"/>
        <w:numPr>
          <w:ilvl w:val="0"/>
          <w:numId w:val="10"/>
        </w:numPr>
        <w:tabs>
          <w:tab w:val="left" w:pos="0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okrivljeniku VEDRANU BUGARINOVIĆ</w:t>
      </w:r>
    </w:p>
    <w:p w:rsidR="00FD1FD2" w:rsidP="00FD1FD2" w:rsidRDefault="00FD1FD2" w14:paraId="7FD6761D" w14:textId="77777777">
      <w:pPr>
        <w:tabs>
          <w:tab w:val="left" w:pos="0"/>
        </w:tabs>
        <w:ind w:left="720"/>
        <w:jc w:val="both"/>
        <w:rPr>
          <w:rFonts w:ascii="Arial" w:hAnsi="Arial" w:cs="Arial"/>
          <w:bCs/>
        </w:rPr>
      </w:pPr>
    </w:p>
    <w:p w:rsidR="00FD1FD2" w:rsidP="00FD1FD2" w:rsidRDefault="00FD1FD2" w14:paraId="617E2F51" w14:textId="77777777">
      <w:pPr>
        <w:tabs>
          <w:tab w:val="left" w:pos="0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Pr="00B13862">
        <w:rPr>
          <w:rFonts w:ascii="Arial" w:hAnsi="Arial" w:cs="Arial"/>
          <w:bCs/>
        </w:rPr>
        <w:t xml:space="preserve">NOVČANA KAZNA OD </w:t>
      </w:r>
      <w:r w:rsidR="00E755CD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>0,00 EURA (</w:t>
      </w:r>
      <w:r w:rsidR="00E755CD">
        <w:rPr>
          <w:rFonts w:ascii="Arial" w:hAnsi="Arial" w:cs="Arial"/>
          <w:bCs/>
        </w:rPr>
        <w:t>tristo</w:t>
      </w:r>
      <w:r>
        <w:rPr>
          <w:rFonts w:ascii="Arial" w:hAnsi="Arial" w:cs="Arial"/>
          <w:bCs/>
        </w:rPr>
        <w:t xml:space="preserve"> eura)</w:t>
      </w:r>
      <w:r w:rsidR="00E755CD">
        <w:rPr>
          <w:rFonts w:ascii="Arial" w:hAnsi="Arial" w:cs="Arial"/>
          <w:bCs/>
        </w:rPr>
        <w:t>.</w:t>
      </w:r>
    </w:p>
    <w:p w:rsidRPr="00B13862" w:rsidR="00E755CD" w:rsidP="00FD1FD2" w:rsidRDefault="00E755CD" w14:paraId="40EA2F23" w14:textId="77777777">
      <w:pPr>
        <w:tabs>
          <w:tab w:val="left" w:pos="0"/>
        </w:tabs>
        <w:jc w:val="both"/>
        <w:rPr>
          <w:rFonts w:ascii="Arial" w:hAnsi="Arial" w:cs="Arial"/>
          <w:bCs/>
        </w:rPr>
      </w:pPr>
    </w:p>
    <w:p w:rsidRPr="00B13862" w:rsidR="00351F5F" w:rsidP="00486D7F" w:rsidRDefault="003814BC" w14:paraId="731F1D17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277CAC" w:rsidR="00FD1FD2" w:rsidP="00FD1FD2" w:rsidRDefault="00FF73BC" w14:paraId="0BABF139" w14:textId="77777777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 </w:t>
      </w:r>
      <w:r>
        <w:rPr>
          <w:rFonts w:ascii="Arial" w:hAnsi="Arial" w:cs="Arial"/>
        </w:rPr>
        <w:tab/>
      </w:r>
      <w:r w:rsidR="0045737D">
        <w:rPr>
          <w:rFonts w:ascii="Arial" w:hAnsi="Arial" w:cs="Arial"/>
        </w:rPr>
        <w:tab/>
      </w:r>
      <w:r w:rsidRPr="00A658CE" w:rsidR="0069570F">
        <w:rPr>
          <w:rFonts w:ascii="Arial" w:hAnsi="Arial" w:cs="Arial"/>
        </w:rPr>
        <w:t xml:space="preserve">Na temelju članka 40. stavka 1. i 2. Prekršajnog zakona u izrečenu novčanu kaznu uračunava se i vrijeme koje </w:t>
      </w:r>
      <w:r w:rsidR="007D3E65">
        <w:rPr>
          <w:rFonts w:ascii="Arial" w:hAnsi="Arial" w:cs="Arial"/>
        </w:rPr>
        <w:t>su</w:t>
      </w:r>
      <w:r w:rsidRPr="00A658CE" w:rsidR="0069570F">
        <w:rPr>
          <w:rFonts w:ascii="Arial" w:hAnsi="Arial" w:cs="Arial"/>
        </w:rPr>
        <w:t xml:space="preserve"> okrivljeni</w:t>
      </w:r>
      <w:r w:rsidR="007D3E65">
        <w:rPr>
          <w:rFonts w:ascii="Arial" w:hAnsi="Arial" w:cs="Arial"/>
        </w:rPr>
        <w:t>ci</w:t>
      </w:r>
      <w:r w:rsidRPr="00A658CE" w:rsidR="0069570F">
        <w:rPr>
          <w:rFonts w:ascii="Arial" w:hAnsi="Arial" w:cs="Arial"/>
        </w:rPr>
        <w:t xml:space="preserve"> prove</w:t>
      </w:r>
      <w:r w:rsidR="007D3E65">
        <w:rPr>
          <w:rFonts w:ascii="Arial" w:hAnsi="Arial" w:cs="Arial"/>
        </w:rPr>
        <w:t xml:space="preserve">li </w:t>
      </w:r>
      <w:r w:rsidRPr="00A658CE" w:rsidR="0069570F">
        <w:rPr>
          <w:rFonts w:ascii="Arial" w:hAnsi="Arial" w:cs="Arial"/>
        </w:rPr>
        <w:t xml:space="preserve"> povodom zadržavanja u policiji u trajanju od </w:t>
      </w:r>
      <w:r w:rsidR="007649B4">
        <w:rPr>
          <w:rFonts w:ascii="Arial" w:hAnsi="Arial" w:cs="Arial"/>
        </w:rPr>
        <w:t>2</w:t>
      </w:r>
      <w:r w:rsidRPr="00A658CE" w:rsidR="0069570F">
        <w:rPr>
          <w:rFonts w:ascii="Arial" w:hAnsi="Arial" w:cs="Arial"/>
        </w:rPr>
        <w:t xml:space="preserve"> dan</w:t>
      </w:r>
      <w:r w:rsidR="007649B4">
        <w:rPr>
          <w:rFonts w:ascii="Arial" w:hAnsi="Arial" w:cs="Arial"/>
        </w:rPr>
        <w:t>a</w:t>
      </w:r>
      <w:r w:rsidRPr="00A658CE" w:rsidR="0069570F">
        <w:rPr>
          <w:rFonts w:ascii="Arial" w:hAnsi="Arial" w:cs="Arial"/>
        </w:rPr>
        <w:t xml:space="preserve">, koje se izjednačuje sa iznosom od </w:t>
      </w:r>
      <w:r w:rsidRPr="00277CAC" w:rsidR="00FD1FD2">
        <w:rPr>
          <w:rFonts w:ascii="Arial" w:hAnsi="Arial" w:cs="Arial"/>
        </w:rPr>
        <w:t>79,64 eura (sedamdeset devet eura i še</w:t>
      </w:r>
      <w:r w:rsidR="00FD1FD2">
        <w:rPr>
          <w:rFonts w:ascii="Arial" w:hAnsi="Arial" w:cs="Arial"/>
        </w:rPr>
        <w:t xml:space="preserve">zdeset četiri centa) </w:t>
      </w:r>
      <w:r w:rsidRPr="00277CAC" w:rsidR="00FD1FD2">
        <w:rPr>
          <w:rFonts w:ascii="Arial" w:hAnsi="Arial" w:cs="Arial"/>
        </w:rPr>
        <w:t>tako da okrivljeni</w:t>
      </w:r>
      <w:r w:rsidR="0045737D">
        <w:rPr>
          <w:rFonts w:ascii="Arial" w:hAnsi="Arial" w:cs="Arial"/>
        </w:rPr>
        <w:t xml:space="preserve">cima </w:t>
      </w:r>
      <w:r w:rsidRPr="00FD1FD2" w:rsidR="0045737D">
        <w:rPr>
          <w:rFonts w:ascii="Arial" w:hAnsi="Arial" w:cs="Arial"/>
          <w:bCs/>
        </w:rPr>
        <w:t>LEONU FILIPOVIĆ i MILANU BUGARINOVIĆ</w:t>
      </w:r>
      <w:r w:rsidRPr="00277CAC" w:rsidR="00FD1FD2">
        <w:rPr>
          <w:rFonts w:ascii="Arial" w:hAnsi="Arial" w:cs="Arial"/>
        </w:rPr>
        <w:t xml:space="preserve"> preostaje za platiti iznos novčane kazne od</w:t>
      </w:r>
      <w:r w:rsidR="0045737D">
        <w:rPr>
          <w:rFonts w:ascii="Arial" w:hAnsi="Arial" w:cs="Arial"/>
        </w:rPr>
        <w:t xml:space="preserve"> 70,36 eura (sedamdeset eura i trides</w:t>
      </w:r>
      <w:r w:rsidR="00B42131">
        <w:rPr>
          <w:rFonts w:ascii="Arial" w:hAnsi="Arial" w:cs="Arial"/>
        </w:rPr>
        <w:t>e</w:t>
      </w:r>
      <w:r w:rsidR="0045737D">
        <w:rPr>
          <w:rFonts w:ascii="Arial" w:hAnsi="Arial" w:cs="Arial"/>
        </w:rPr>
        <w:t xml:space="preserve">t </w:t>
      </w:r>
      <w:r w:rsidR="00B42131">
        <w:rPr>
          <w:rFonts w:ascii="Arial" w:hAnsi="Arial" w:cs="Arial"/>
        </w:rPr>
        <w:t xml:space="preserve">šest </w:t>
      </w:r>
      <w:r w:rsidR="0045737D">
        <w:rPr>
          <w:rFonts w:ascii="Arial" w:hAnsi="Arial" w:cs="Arial"/>
        </w:rPr>
        <w:t>centi)</w:t>
      </w:r>
      <w:r w:rsidR="000A31EB">
        <w:rPr>
          <w:rFonts w:ascii="Arial" w:hAnsi="Arial" w:cs="Arial"/>
        </w:rPr>
        <w:t xml:space="preserve"> -</w:t>
      </w:r>
      <w:r w:rsidR="0045737D">
        <w:rPr>
          <w:rFonts w:ascii="Arial" w:hAnsi="Arial" w:cs="Arial"/>
        </w:rPr>
        <w:t xml:space="preserve"> svakom, a okrivljeniku VEDRANU BUGARINOVIĆ iznos novčane kazne od</w:t>
      </w:r>
      <w:r w:rsidRPr="00277CAC" w:rsidR="00FD1FD2">
        <w:rPr>
          <w:rFonts w:ascii="Arial" w:hAnsi="Arial" w:cs="Arial"/>
        </w:rPr>
        <w:t xml:space="preserve"> </w:t>
      </w:r>
      <w:r w:rsidR="0045737D">
        <w:rPr>
          <w:rFonts w:ascii="Arial" w:hAnsi="Arial" w:cs="Arial"/>
        </w:rPr>
        <w:t>2</w:t>
      </w:r>
      <w:r w:rsidRPr="00277CAC" w:rsidR="00FD1FD2">
        <w:rPr>
          <w:rFonts w:ascii="Arial" w:hAnsi="Arial" w:cs="Arial"/>
        </w:rPr>
        <w:t xml:space="preserve">20,36 eura </w:t>
      </w:r>
      <w:r w:rsidR="0045737D">
        <w:rPr>
          <w:rFonts w:ascii="Arial" w:hAnsi="Arial" w:cs="Arial"/>
        </w:rPr>
        <w:t>(dvje</w:t>
      </w:r>
      <w:r w:rsidRPr="00277CAC" w:rsidR="00FD1FD2">
        <w:rPr>
          <w:rFonts w:ascii="Arial" w:hAnsi="Arial" w:cs="Arial"/>
        </w:rPr>
        <w:t>sto dvades</w:t>
      </w:r>
      <w:r w:rsidR="00FD1FD2">
        <w:rPr>
          <w:rFonts w:ascii="Arial" w:hAnsi="Arial" w:cs="Arial"/>
        </w:rPr>
        <w:t xml:space="preserve">et eura i trideset šest centi). </w:t>
      </w:r>
    </w:p>
    <w:p w:rsidR="00FF73BC" w:rsidP="00EE6018" w:rsidRDefault="00FF73BC" w14:paraId="5E51C08B" w14:textId="77777777">
      <w:pPr>
        <w:pStyle w:val="Tijeloteksta"/>
        <w:rPr>
          <w:rFonts w:ascii="Arial" w:hAnsi="Arial" w:cs="Arial"/>
          <w:bCs/>
        </w:rPr>
      </w:pPr>
    </w:p>
    <w:p w:rsidRPr="00B13862" w:rsidR="00486D7F" w:rsidP="003814BC" w:rsidRDefault="00FF73BC" w14:paraId="01546E1D" w14:textId="77777777">
      <w:p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I</w:t>
      </w:r>
      <w:r w:rsidRPr="00B13862" w:rsidR="00351F5F">
        <w:rPr>
          <w:rFonts w:ascii="Arial" w:hAnsi="Arial" w:cs="Arial"/>
          <w:bCs/>
        </w:rPr>
        <w:t xml:space="preserve">II </w:t>
      </w:r>
      <w:r w:rsidRPr="00B13862" w:rsidR="00351F5F">
        <w:rPr>
          <w:rFonts w:ascii="Arial" w:hAnsi="Arial" w:cs="Arial"/>
          <w:b/>
          <w:bCs/>
        </w:rPr>
        <w:tab/>
      </w:r>
      <w:r w:rsidR="003814BC">
        <w:rPr>
          <w:rFonts w:ascii="Arial" w:hAnsi="Arial" w:cs="Arial"/>
        </w:rPr>
        <w:t xml:space="preserve"> </w:t>
      </w:r>
      <w:r w:rsidRPr="00B13862" w:rsidR="00486D7F">
        <w:rPr>
          <w:rFonts w:ascii="Arial" w:hAnsi="Arial" w:cs="Arial"/>
        </w:rPr>
        <w:t>Na temelju članka 33. stavka 10. Prekršajnog zakona okrivljenici su dužni p</w:t>
      </w:r>
      <w:r w:rsidR="0083160A">
        <w:rPr>
          <w:rFonts w:ascii="Arial" w:hAnsi="Arial" w:cs="Arial"/>
        </w:rPr>
        <w:t xml:space="preserve">latiti novčanu kaznu u roku od </w:t>
      </w:r>
      <w:r w:rsidR="000C5BF1">
        <w:rPr>
          <w:rFonts w:ascii="Arial" w:hAnsi="Arial" w:cs="Arial"/>
        </w:rPr>
        <w:t>3</w:t>
      </w:r>
      <w:r w:rsidRPr="00B13862" w:rsidR="00486D7F">
        <w:rPr>
          <w:rFonts w:ascii="Arial" w:hAnsi="Arial" w:cs="Arial"/>
        </w:rPr>
        <w:t>0 dana od dana pravomoćnosti presude.</w:t>
      </w:r>
    </w:p>
    <w:p w:rsidRPr="00B13862" w:rsidR="00486D7F" w:rsidP="00486D7F" w:rsidRDefault="00486D7F" w14:paraId="1F110B4E" w14:textId="77777777">
      <w:pPr>
        <w:tabs>
          <w:tab w:val="left" w:pos="360"/>
        </w:tabs>
        <w:ind w:firstLine="708"/>
        <w:jc w:val="both"/>
        <w:rPr>
          <w:rFonts w:ascii="Arial" w:hAnsi="Arial" w:cs="Arial"/>
        </w:rPr>
      </w:pPr>
      <w:r w:rsidRPr="00B13862">
        <w:rPr>
          <w:rFonts w:ascii="Arial" w:hAnsi="Arial" w:cs="Arial"/>
        </w:rPr>
        <w:t>Ako okrivljenici u određenom roku u cijelosti ili djelomično ne plate izrečenu novčanu kaznu ista će se temeljem članka 3</w:t>
      </w:r>
      <w:r w:rsidRPr="00B13862" w:rsidR="00351F5F">
        <w:rPr>
          <w:rFonts w:ascii="Arial" w:hAnsi="Arial" w:cs="Arial"/>
        </w:rPr>
        <w:t>4. stavka 2. Prekršajnog zakona</w:t>
      </w:r>
      <w:r w:rsidRPr="00B13862">
        <w:rPr>
          <w:rFonts w:ascii="Arial" w:hAnsi="Arial" w:cs="Arial"/>
        </w:rPr>
        <w:t xml:space="preserve"> naplatiti prisilnim putem.   </w:t>
      </w:r>
    </w:p>
    <w:p w:rsidRPr="00B13862" w:rsidR="00486D7F" w:rsidP="00702AED" w:rsidRDefault="00087100" w14:paraId="6BEB6EB9" w14:textId="77777777">
      <w:p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13862" w:rsidR="00486D7F">
        <w:rPr>
          <w:rFonts w:ascii="Arial" w:hAnsi="Arial" w:cs="Arial"/>
        </w:rPr>
        <w:t>Ako okrivljenici</w:t>
      </w:r>
      <w:r>
        <w:rPr>
          <w:rFonts w:ascii="Arial" w:hAnsi="Arial" w:cs="Arial"/>
        </w:rPr>
        <w:t xml:space="preserve"> </w:t>
      </w:r>
      <w:r w:rsidRPr="00B13862" w:rsidR="00486D7F">
        <w:rPr>
          <w:rFonts w:ascii="Arial" w:hAnsi="Arial" w:cs="Arial"/>
        </w:rPr>
        <w:t xml:space="preserve">plate 2/3 izrečene novčane kazne </w:t>
      </w:r>
      <w:r>
        <w:rPr>
          <w:rFonts w:ascii="Arial" w:hAnsi="Arial" w:cs="Arial"/>
        </w:rPr>
        <w:t>i to</w:t>
      </w:r>
      <w:r w:rsidR="000A31EB">
        <w:rPr>
          <w:rFonts w:ascii="Arial" w:hAnsi="Arial" w:cs="Arial"/>
        </w:rPr>
        <w:t xml:space="preserve"> </w:t>
      </w:r>
      <w:r w:rsidRPr="00B13862" w:rsidR="000A31EB">
        <w:rPr>
          <w:rFonts w:ascii="Arial" w:hAnsi="Arial" w:cs="Arial"/>
        </w:rPr>
        <w:t>okrivljenici</w:t>
      </w:r>
      <w:r w:rsidR="000A31EB">
        <w:rPr>
          <w:rFonts w:ascii="Arial" w:hAnsi="Arial" w:cs="Arial"/>
        </w:rPr>
        <w:t xml:space="preserve"> Leon Filipović i Milan Bugarinović</w:t>
      </w:r>
      <w:r>
        <w:rPr>
          <w:rFonts w:ascii="Arial" w:hAnsi="Arial" w:cs="Arial"/>
        </w:rPr>
        <w:t xml:space="preserve"> </w:t>
      </w:r>
      <w:r w:rsidRPr="00B13862" w:rsidR="00486D7F">
        <w:rPr>
          <w:rFonts w:ascii="Arial" w:hAnsi="Arial" w:cs="Arial"/>
        </w:rPr>
        <w:t>iznos od</w:t>
      </w:r>
      <w:r>
        <w:rPr>
          <w:rFonts w:ascii="Arial" w:hAnsi="Arial" w:cs="Arial"/>
        </w:rPr>
        <w:t xml:space="preserve"> </w:t>
      </w:r>
      <w:r w:rsidR="000A31EB">
        <w:rPr>
          <w:rFonts w:ascii="Arial" w:hAnsi="Arial" w:cs="Arial"/>
        </w:rPr>
        <w:t>46,91</w:t>
      </w:r>
      <w:r>
        <w:rPr>
          <w:rFonts w:ascii="Arial" w:hAnsi="Arial" w:cs="Arial"/>
        </w:rPr>
        <w:t xml:space="preserve"> eura (</w:t>
      </w:r>
      <w:r w:rsidR="000A31EB">
        <w:rPr>
          <w:rFonts w:ascii="Arial" w:hAnsi="Arial" w:cs="Arial"/>
        </w:rPr>
        <w:t>četr</w:t>
      </w:r>
      <w:r w:rsidR="000C5BF1">
        <w:rPr>
          <w:rFonts w:ascii="Arial" w:hAnsi="Arial" w:cs="Arial"/>
        </w:rPr>
        <w:t xml:space="preserve">deset šest eura i </w:t>
      </w:r>
      <w:r w:rsidR="000A31EB">
        <w:rPr>
          <w:rFonts w:ascii="Arial" w:hAnsi="Arial" w:cs="Arial"/>
        </w:rPr>
        <w:t>devedeset jedan</w:t>
      </w:r>
      <w:r w:rsidR="000C5BF1">
        <w:rPr>
          <w:rFonts w:ascii="Arial" w:hAnsi="Arial" w:cs="Arial"/>
        </w:rPr>
        <w:t xml:space="preserve"> cent</w:t>
      </w:r>
      <w:r w:rsidR="0083160A">
        <w:rPr>
          <w:rFonts w:ascii="Arial" w:hAnsi="Arial" w:cs="Arial"/>
        </w:rPr>
        <w:t xml:space="preserve">) </w:t>
      </w:r>
      <w:r w:rsidR="00B729A3">
        <w:rPr>
          <w:rFonts w:ascii="Arial" w:hAnsi="Arial" w:cs="Arial"/>
        </w:rPr>
        <w:t>– svaki,</w:t>
      </w:r>
      <w:r w:rsidR="000A31EB">
        <w:rPr>
          <w:rFonts w:ascii="Arial" w:hAnsi="Arial" w:cs="Arial"/>
        </w:rPr>
        <w:t xml:space="preserve"> a okrivljenik Vedran Bugarinović iznos od 146,91 eura (sto četrdeset šest eura i devedeset jedan cent)</w:t>
      </w:r>
      <w:r w:rsidR="00B729A3">
        <w:rPr>
          <w:rFonts w:ascii="Arial" w:hAnsi="Arial" w:cs="Arial"/>
        </w:rPr>
        <w:t xml:space="preserve"> </w:t>
      </w:r>
      <w:r w:rsidRPr="00B13862" w:rsidR="00486D7F">
        <w:rPr>
          <w:rFonts w:ascii="Arial" w:hAnsi="Arial" w:cs="Arial"/>
        </w:rPr>
        <w:t xml:space="preserve">u gore navedenom roku, smatrat će se da je novčana kazna plaćena u cjelini.  </w:t>
      </w:r>
    </w:p>
    <w:p w:rsidRPr="00B13862" w:rsidR="00EA4994" w:rsidP="00486D7F" w:rsidRDefault="00486D7F" w14:paraId="4203AE2C" w14:textId="77777777">
      <w:pPr>
        <w:jc w:val="both"/>
        <w:rPr>
          <w:rFonts w:ascii="Arial" w:hAnsi="Arial" w:cs="Arial"/>
        </w:rPr>
      </w:pPr>
      <w:r w:rsidRPr="00B13862">
        <w:rPr>
          <w:rFonts w:ascii="Arial" w:hAnsi="Arial" w:cs="Arial"/>
        </w:rPr>
        <w:t>I</w:t>
      </w:r>
      <w:r w:rsidR="00FF73BC">
        <w:rPr>
          <w:rFonts w:ascii="Arial" w:hAnsi="Arial" w:cs="Arial"/>
        </w:rPr>
        <w:t>V</w:t>
      </w:r>
      <w:r w:rsidRPr="00B13862">
        <w:rPr>
          <w:rFonts w:ascii="Arial" w:hAnsi="Arial" w:cs="Arial"/>
        </w:rPr>
        <w:t xml:space="preserve"> </w:t>
      </w:r>
      <w:r w:rsidRPr="00B13862">
        <w:rPr>
          <w:rFonts w:ascii="Arial" w:hAnsi="Arial" w:cs="Arial"/>
        </w:rPr>
        <w:tab/>
        <w:t>Na temelju članka 139. stavka 3. u vezi članka 138. Prekršajnog zakona okrivljenici</w:t>
      </w:r>
      <w:r w:rsidRPr="00B13862" w:rsidR="00351F5F">
        <w:rPr>
          <w:rFonts w:ascii="Arial" w:hAnsi="Arial" w:cs="Arial"/>
        </w:rPr>
        <w:t xml:space="preserve"> </w:t>
      </w:r>
      <w:r w:rsidRPr="00B13862">
        <w:rPr>
          <w:rFonts w:ascii="Arial" w:hAnsi="Arial" w:cs="Arial"/>
        </w:rPr>
        <w:t>su dužni platiti trošak prekršajnog postupka u iznosu od</w:t>
      </w:r>
      <w:r w:rsidR="00702AED">
        <w:rPr>
          <w:rFonts w:ascii="Arial" w:hAnsi="Arial" w:cs="Arial"/>
        </w:rPr>
        <w:t xml:space="preserve"> </w:t>
      </w:r>
      <w:r w:rsidR="0062751C">
        <w:rPr>
          <w:rFonts w:ascii="Arial" w:hAnsi="Arial" w:cs="Arial"/>
        </w:rPr>
        <w:t>20</w:t>
      </w:r>
      <w:r w:rsidR="0083160A">
        <w:rPr>
          <w:rFonts w:ascii="Arial" w:hAnsi="Arial" w:cs="Arial"/>
        </w:rPr>
        <w:t>,00 eura (</w:t>
      </w:r>
      <w:r w:rsidR="0062751C">
        <w:rPr>
          <w:rFonts w:ascii="Arial" w:hAnsi="Arial" w:cs="Arial"/>
        </w:rPr>
        <w:t>dvadese</w:t>
      </w:r>
      <w:r w:rsidR="0083160A">
        <w:rPr>
          <w:rFonts w:ascii="Arial" w:hAnsi="Arial" w:cs="Arial"/>
        </w:rPr>
        <w:t xml:space="preserve">t eura) </w:t>
      </w:r>
      <w:r w:rsidRPr="00B13862">
        <w:rPr>
          <w:rFonts w:ascii="Arial" w:hAnsi="Arial" w:cs="Arial"/>
        </w:rPr>
        <w:t xml:space="preserve">- svaki, </w:t>
      </w:r>
      <w:r w:rsidRPr="00B13862" w:rsidR="00351F5F">
        <w:rPr>
          <w:rFonts w:ascii="Arial" w:hAnsi="Arial" w:cs="Arial"/>
        </w:rPr>
        <w:t xml:space="preserve"> u gore navedenom roku, pod prijetnjom ovrhe. </w:t>
      </w:r>
      <w:r w:rsidRPr="00B13862">
        <w:rPr>
          <w:rFonts w:ascii="Arial" w:hAnsi="Arial" w:cs="Arial"/>
        </w:rPr>
        <w:t xml:space="preserve">  </w:t>
      </w:r>
    </w:p>
    <w:p w:rsidRPr="00B13862" w:rsidR="00DB015F" w:rsidP="00486D7F" w:rsidRDefault="00DB015F" w14:paraId="223DB311" w14:textId="77777777">
      <w:pPr>
        <w:jc w:val="both"/>
        <w:rPr>
          <w:rFonts w:ascii="Arial" w:hAnsi="Arial" w:cs="Arial"/>
        </w:rPr>
      </w:pPr>
    </w:p>
    <w:p w:rsidRPr="00B13862" w:rsidR="00312A18" w:rsidP="009F59D6" w:rsidRDefault="00312A18" w14:paraId="340B47ED" w14:textId="77777777">
      <w:pPr>
        <w:ind w:firstLine="708"/>
        <w:jc w:val="both"/>
        <w:rPr>
          <w:rFonts w:ascii="Arial" w:hAnsi="Arial" w:cs="Arial"/>
        </w:rPr>
      </w:pPr>
    </w:p>
    <w:p w:rsidRPr="00B13862" w:rsidR="008F3200" w:rsidP="00660312" w:rsidRDefault="006B1015" w14:paraId="2FD32425" w14:textId="77777777">
      <w:pPr>
        <w:jc w:val="center"/>
        <w:rPr>
          <w:rFonts w:ascii="Arial" w:hAnsi="Arial" w:cs="Arial"/>
          <w:bCs/>
          <w:iCs/>
        </w:rPr>
      </w:pPr>
      <w:r w:rsidRPr="00B13862">
        <w:rPr>
          <w:rFonts w:ascii="Arial" w:hAnsi="Arial" w:cs="Arial"/>
          <w:bCs/>
          <w:iCs/>
        </w:rPr>
        <w:t>Obrazloženj</w:t>
      </w:r>
      <w:r w:rsidRPr="00B13862" w:rsidR="008F3200">
        <w:rPr>
          <w:rFonts w:ascii="Arial" w:hAnsi="Arial" w:cs="Arial"/>
          <w:bCs/>
          <w:iCs/>
        </w:rPr>
        <w:t>e</w:t>
      </w:r>
    </w:p>
    <w:p w:rsidRPr="00B13862" w:rsidR="003141CB" w:rsidP="008F3200" w:rsidRDefault="003141CB" w14:paraId="521E5923" w14:textId="77777777">
      <w:pPr>
        <w:jc w:val="both"/>
        <w:rPr>
          <w:rFonts w:ascii="Arial" w:hAnsi="Arial" w:cs="Arial"/>
          <w:b/>
          <w:bCs/>
        </w:rPr>
      </w:pPr>
    </w:p>
    <w:p w:rsidRPr="00B13862" w:rsidR="0080089F" w:rsidP="00B8293A" w:rsidRDefault="00486D7F" w14:paraId="714E684E" w14:textId="77777777">
      <w:pPr>
        <w:jc w:val="both"/>
        <w:rPr>
          <w:rFonts w:ascii="Arial" w:hAnsi="Arial" w:cs="Arial"/>
        </w:rPr>
      </w:pPr>
      <w:r w:rsidRPr="00B13862">
        <w:rPr>
          <w:rFonts w:ascii="Arial" w:hAnsi="Arial" w:cs="Arial"/>
        </w:rPr>
        <w:t xml:space="preserve">1. </w:t>
      </w:r>
      <w:r w:rsidRPr="00B13862">
        <w:rPr>
          <w:rFonts w:ascii="Arial" w:hAnsi="Arial" w:cs="Arial"/>
        </w:rPr>
        <w:tab/>
        <w:t xml:space="preserve">Policijska postaja </w:t>
      </w:r>
      <w:r w:rsidR="00A25825">
        <w:rPr>
          <w:rFonts w:ascii="Arial" w:hAnsi="Arial" w:cs="Arial"/>
        </w:rPr>
        <w:t>Bjelovar</w:t>
      </w:r>
      <w:r w:rsidR="00DA74D9">
        <w:rPr>
          <w:rFonts w:ascii="Arial" w:hAnsi="Arial" w:cs="Arial"/>
        </w:rPr>
        <w:t xml:space="preserve"> </w:t>
      </w:r>
      <w:r w:rsidRPr="00B13862">
        <w:rPr>
          <w:rFonts w:ascii="Arial" w:hAnsi="Arial" w:cs="Arial"/>
        </w:rPr>
        <w:t>podnijela je protiv okrivljenika</w:t>
      </w:r>
      <w:r w:rsidR="008D17DB">
        <w:rPr>
          <w:rFonts w:ascii="Arial" w:hAnsi="Arial" w:cs="Arial"/>
        </w:rPr>
        <w:t xml:space="preserve"> </w:t>
      </w:r>
      <w:r w:rsidRPr="00B13862">
        <w:rPr>
          <w:rFonts w:ascii="Arial" w:hAnsi="Arial" w:cs="Arial"/>
        </w:rPr>
        <w:t xml:space="preserve">Optužni prijedlog </w:t>
      </w:r>
      <w:r w:rsidR="003814BC">
        <w:rPr>
          <w:rFonts w:ascii="Arial" w:hAnsi="Arial" w:cs="Arial"/>
        </w:rPr>
        <w:t xml:space="preserve">Klasa: </w:t>
      </w:r>
      <w:r w:rsidR="00A72BA5">
        <w:rPr>
          <w:rFonts w:ascii="Arial" w:hAnsi="Arial" w:cs="Arial"/>
        </w:rPr>
        <w:t xml:space="preserve">211-07/26-5/11462, </w:t>
      </w:r>
      <w:proofErr w:type="spellStart"/>
      <w:r w:rsidR="00A72BA5">
        <w:rPr>
          <w:rFonts w:ascii="Arial" w:hAnsi="Arial" w:cs="Arial"/>
        </w:rPr>
        <w:t>Ur</w:t>
      </w:r>
      <w:r w:rsidRPr="00B13862" w:rsidR="00A72BA5">
        <w:rPr>
          <w:rFonts w:ascii="Arial" w:hAnsi="Arial" w:cs="Arial"/>
        </w:rPr>
        <w:t>broj</w:t>
      </w:r>
      <w:proofErr w:type="spellEnd"/>
      <w:r w:rsidRPr="00B13862" w:rsidR="00A72BA5">
        <w:rPr>
          <w:rFonts w:ascii="Arial" w:hAnsi="Arial" w:cs="Arial"/>
        </w:rPr>
        <w:t>: 511-02-0</w:t>
      </w:r>
      <w:r w:rsidR="00A72BA5">
        <w:rPr>
          <w:rFonts w:ascii="Arial" w:hAnsi="Arial" w:cs="Arial"/>
        </w:rPr>
        <w:t>5-26-1</w:t>
      </w:r>
      <w:r w:rsidRPr="00B13862" w:rsidR="00A72BA5">
        <w:rPr>
          <w:rFonts w:ascii="Arial" w:hAnsi="Arial" w:cs="Arial"/>
        </w:rPr>
        <w:t xml:space="preserve"> od </w:t>
      </w:r>
      <w:r w:rsidR="00A72BA5">
        <w:rPr>
          <w:rFonts w:ascii="Arial" w:hAnsi="Arial" w:cs="Arial"/>
        </w:rPr>
        <w:t>9.5.2026</w:t>
      </w:r>
      <w:r w:rsidRPr="00B13862" w:rsidR="00EA4994">
        <w:rPr>
          <w:rFonts w:ascii="Arial" w:hAnsi="Arial" w:cs="Arial"/>
        </w:rPr>
        <w:t>.</w:t>
      </w:r>
      <w:r w:rsidRPr="00B13862">
        <w:rPr>
          <w:rFonts w:ascii="Arial" w:hAnsi="Arial" w:cs="Arial"/>
        </w:rPr>
        <w:t xml:space="preserve">, a radi prekršaja činjenično i pravno opisanog u izreci ove presude.   </w:t>
      </w:r>
    </w:p>
    <w:p w:rsidRPr="00B13862" w:rsidR="002B7B39" w:rsidP="002B7B39" w:rsidRDefault="00B8293A" w14:paraId="68047B4F" w14:textId="77777777">
      <w:pPr>
        <w:jc w:val="both"/>
        <w:rPr>
          <w:rFonts w:ascii="Arial" w:hAnsi="Arial" w:cs="Arial"/>
        </w:rPr>
      </w:pPr>
      <w:r w:rsidRPr="00B13862">
        <w:rPr>
          <w:rFonts w:ascii="Arial" w:hAnsi="Arial" w:cs="Arial"/>
        </w:rPr>
        <w:t>2.</w:t>
      </w:r>
      <w:r w:rsidRPr="00B13862">
        <w:rPr>
          <w:rFonts w:ascii="Arial" w:hAnsi="Arial" w:cs="Arial"/>
        </w:rPr>
        <w:tab/>
      </w:r>
      <w:r w:rsidRPr="00B13862" w:rsidR="002B7B39">
        <w:rPr>
          <w:rFonts w:ascii="Arial" w:hAnsi="Arial" w:cs="Arial"/>
        </w:rPr>
        <w:t xml:space="preserve">Uvidom u dokaze priložene spisu, Sud je izdao prekršajni </w:t>
      </w:r>
      <w:r w:rsidRPr="00B13862" w:rsidR="00FC72BB">
        <w:rPr>
          <w:rFonts w:ascii="Arial" w:hAnsi="Arial" w:cs="Arial"/>
        </w:rPr>
        <w:t>nalog bez ispitivanja okrivljenih</w:t>
      </w:r>
      <w:r w:rsidRPr="00B13862" w:rsidR="002B7B39">
        <w:rPr>
          <w:rFonts w:ascii="Arial" w:hAnsi="Arial" w:cs="Arial"/>
        </w:rPr>
        <w:t xml:space="preserve"> i provođenja glavne rasprave, na temelju članka 230. Prekršajnog zakona. </w:t>
      </w:r>
    </w:p>
    <w:p w:rsidRPr="00B13862" w:rsidR="00EC3583" w:rsidP="00EC3583" w:rsidRDefault="002B7B39" w14:paraId="0EFB7306" w14:textId="77777777">
      <w:pPr>
        <w:jc w:val="both"/>
        <w:rPr>
          <w:rFonts w:ascii="Arial" w:hAnsi="Arial" w:cs="Arial"/>
        </w:rPr>
      </w:pPr>
      <w:r w:rsidRPr="00B13862">
        <w:rPr>
          <w:rFonts w:ascii="Arial" w:hAnsi="Arial" w:cs="Arial"/>
        </w:rPr>
        <w:lastRenderedPageBreak/>
        <w:t>3.</w:t>
      </w:r>
      <w:r w:rsidRPr="00B13862">
        <w:rPr>
          <w:rFonts w:ascii="Arial" w:hAnsi="Arial" w:cs="Arial"/>
        </w:rPr>
        <w:tab/>
      </w:r>
      <w:r w:rsidRPr="00B13862" w:rsidR="007B5328">
        <w:rPr>
          <w:rFonts w:ascii="Arial" w:hAnsi="Arial" w:cs="Arial"/>
        </w:rPr>
        <w:t>Člankom 13. Zakona o prekršajima protiv javnog reda i mira</w:t>
      </w:r>
      <w:r w:rsidR="007B5328">
        <w:rPr>
          <w:rFonts w:ascii="Arial" w:hAnsi="Arial" w:cs="Arial"/>
        </w:rPr>
        <w:t xml:space="preserve">, </w:t>
      </w:r>
      <w:r w:rsidRPr="00B13862" w:rsidR="007B5328">
        <w:rPr>
          <w:rFonts w:ascii="Arial" w:hAnsi="Arial" w:cs="Arial"/>
        </w:rPr>
        <w:t xml:space="preserve">propisana je novčana kazna u iznosu od </w:t>
      </w:r>
      <w:r w:rsidR="007B5328">
        <w:rPr>
          <w:rFonts w:ascii="Arial" w:hAnsi="Arial" w:cs="Arial"/>
        </w:rPr>
        <w:t>300,00</w:t>
      </w:r>
      <w:r w:rsidRPr="00B13862" w:rsidR="007B5328">
        <w:rPr>
          <w:rFonts w:ascii="Arial" w:hAnsi="Arial" w:cs="Arial"/>
        </w:rPr>
        <w:t xml:space="preserve"> do 2</w:t>
      </w:r>
      <w:r w:rsidR="007B5328">
        <w:rPr>
          <w:rFonts w:ascii="Arial" w:hAnsi="Arial" w:cs="Arial"/>
        </w:rPr>
        <w:t>.0</w:t>
      </w:r>
      <w:r w:rsidRPr="00B13862" w:rsidR="007B5328">
        <w:rPr>
          <w:rFonts w:ascii="Arial" w:hAnsi="Arial" w:cs="Arial"/>
        </w:rPr>
        <w:t xml:space="preserve">00,00 </w:t>
      </w:r>
      <w:r w:rsidR="007B5328">
        <w:rPr>
          <w:rFonts w:ascii="Arial" w:hAnsi="Arial" w:cs="Arial"/>
        </w:rPr>
        <w:t>EURA</w:t>
      </w:r>
      <w:r w:rsidRPr="00B13862" w:rsidR="007B5328">
        <w:rPr>
          <w:rFonts w:ascii="Arial" w:hAnsi="Arial" w:cs="Arial"/>
        </w:rPr>
        <w:t xml:space="preserve"> </w:t>
      </w:r>
      <w:r w:rsidRPr="00B13862" w:rsidR="00EC3583">
        <w:rPr>
          <w:rFonts w:ascii="Arial" w:hAnsi="Arial" w:cs="Arial"/>
        </w:rPr>
        <w:t>ili kazna zatvora do 30 dana, te je Sud izrekao novčanu kaznu okrivljenicima</w:t>
      </w:r>
      <w:r w:rsidR="00A72BA5">
        <w:rPr>
          <w:rFonts w:ascii="Arial" w:hAnsi="Arial" w:cs="Arial"/>
        </w:rPr>
        <w:t xml:space="preserve"> Leonu Filipović i Milanu Bugarinović</w:t>
      </w:r>
      <w:r w:rsidRPr="00B13862" w:rsidR="00EC3583">
        <w:rPr>
          <w:rFonts w:ascii="Arial" w:hAnsi="Arial" w:cs="Arial"/>
        </w:rPr>
        <w:t xml:space="preserve"> u iznosu od </w:t>
      </w:r>
      <w:r w:rsidR="00A72BA5">
        <w:rPr>
          <w:rFonts w:ascii="Arial" w:hAnsi="Arial" w:cs="Arial"/>
        </w:rPr>
        <w:t>150,00 eura, a okrivljeniku Vedranu Bugarinović iznos od 300,</w:t>
      </w:r>
      <w:r w:rsidR="006F431B">
        <w:rPr>
          <w:rFonts w:ascii="Arial" w:hAnsi="Arial" w:cs="Arial"/>
        </w:rPr>
        <w:t>00 eur</w:t>
      </w:r>
      <w:r w:rsidR="00A72BA5">
        <w:rPr>
          <w:rFonts w:ascii="Arial" w:hAnsi="Arial" w:cs="Arial"/>
        </w:rPr>
        <w:t>a</w:t>
      </w:r>
      <w:r w:rsidRPr="00B13862" w:rsidR="00EC3583">
        <w:rPr>
          <w:rFonts w:ascii="Arial" w:hAnsi="Arial" w:cs="Arial"/>
        </w:rPr>
        <w:t xml:space="preserve">, razmjerno težini prekršajnog djela. </w:t>
      </w:r>
      <w:r w:rsidRPr="003A3552" w:rsidR="0098766D">
        <w:rPr>
          <w:rFonts w:ascii="Arial" w:hAnsi="Arial" w:cs="Arial"/>
        </w:rPr>
        <w:t>Okrivljeni</w:t>
      </w:r>
      <w:r w:rsidR="0098766D">
        <w:rPr>
          <w:rFonts w:ascii="Arial" w:hAnsi="Arial" w:cs="Arial"/>
        </w:rPr>
        <w:t>cima</w:t>
      </w:r>
      <w:r w:rsidRPr="003A3552" w:rsidR="0098766D">
        <w:rPr>
          <w:rFonts w:ascii="Arial" w:hAnsi="Arial" w:cs="Arial"/>
        </w:rPr>
        <w:t xml:space="preserve"> se u izrečenu novčanu kaznu uračunava vrijeme koje </w:t>
      </w:r>
      <w:r w:rsidR="001D15B2">
        <w:rPr>
          <w:rFonts w:ascii="Arial" w:hAnsi="Arial" w:cs="Arial"/>
        </w:rPr>
        <w:t xml:space="preserve">su </w:t>
      </w:r>
      <w:r w:rsidRPr="003A3552" w:rsidR="0098766D">
        <w:rPr>
          <w:rFonts w:ascii="Arial" w:hAnsi="Arial" w:cs="Arial"/>
        </w:rPr>
        <w:t>prove</w:t>
      </w:r>
      <w:r w:rsidR="001D15B2">
        <w:rPr>
          <w:rFonts w:ascii="Arial" w:hAnsi="Arial" w:cs="Arial"/>
        </w:rPr>
        <w:t>li</w:t>
      </w:r>
      <w:r w:rsidRPr="003A3552" w:rsidR="0098766D">
        <w:rPr>
          <w:rFonts w:ascii="Arial" w:hAnsi="Arial" w:cs="Arial"/>
        </w:rPr>
        <w:t xml:space="preserve"> povodom zadržavanja u trajanju od </w:t>
      </w:r>
      <w:r w:rsidR="00A72BA5">
        <w:rPr>
          <w:rFonts w:ascii="Arial" w:hAnsi="Arial" w:cs="Arial"/>
        </w:rPr>
        <w:t>2</w:t>
      </w:r>
      <w:r w:rsidRPr="003A3552" w:rsidR="0098766D">
        <w:rPr>
          <w:rFonts w:ascii="Arial" w:hAnsi="Arial" w:cs="Arial"/>
        </w:rPr>
        <w:t xml:space="preserve"> dan</w:t>
      </w:r>
      <w:r w:rsidR="00A72BA5">
        <w:rPr>
          <w:rFonts w:ascii="Arial" w:hAnsi="Arial" w:cs="Arial"/>
        </w:rPr>
        <w:t>a</w:t>
      </w:r>
      <w:r w:rsidRPr="003A3552" w:rsidR="0098766D">
        <w:rPr>
          <w:rFonts w:ascii="Arial" w:hAnsi="Arial" w:cs="Arial"/>
        </w:rPr>
        <w:t xml:space="preserve">, time da se to vrijeme uhićenja izjednačava sa iznosom od </w:t>
      </w:r>
      <w:r w:rsidR="00A72BA5">
        <w:rPr>
          <w:rFonts w:ascii="Arial" w:hAnsi="Arial" w:cs="Arial"/>
        </w:rPr>
        <w:t>79,64</w:t>
      </w:r>
      <w:r w:rsidR="0098766D">
        <w:rPr>
          <w:rFonts w:ascii="Arial" w:hAnsi="Arial" w:cs="Arial"/>
        </w:rPr>
        <w:t xml:space="preserve"> eura</w:t>
      </w:r>
      <w:r w:rsidRPr="003A3552" w:rsidR="0098766D">
        <w:rPr>
          <w:rFonts w:ascii="Arial" w:hAnsi="Arial" w:cs="Arial"/>
        </w:rPr>
        <w:t xml:space="preserve">, pa se za taj iznos i umanjuje izrečena novčana kazna, tako da </w:t>
      </w:r>
      <w:r w:rsidR="001D15B2">
        <w:rPr>
          <w:rFonts w:ascii="Arial" w:hAnsi="Arial" w:cs="Arial"/>
        </w:rPr>
        <w:t xml:space="preserve">su </w:t>
      </w:r>
      <w:r w:rsidR="00A72BA5">
        <w:rPr>
          <w:rFonts w:ascii="Arial" w:hAnsi="Arial" w:cs="Arial"/>
        </w:rPr>
        <w:t xml:space="preserve">okrivljenici Leon Filipović i Milan Bugarinović </w:t>
      </w:r>
      <w:r w:rsidR="001D15B2">
        <w:rPr>
          <w:rFonts w:ascii="Arial" w:hAnsi="Arial" w:cs="Arial"/>
        </w:rPr>
        <w:t>dužni</w:t>
      </w:r>
      <w:r w:rsidRPr="003A3552" w:rsidR="0098766D">
        <w:rPr>
          <w:rFonts w:ascii="Arial" w:hAnsi="Arial" w:cs="Arial"/>
        </w:rPr>
        <w:t xml:space="preserve"> platiti iznos od</w:t>
      </w:r>
      <w:r w:rsidR="00A72BA5">
        <w:rPr>
          <w:rFonts w:ascii="Arial" w:hAnsi="Arial" w:cs="Arial"/>
        </w:rPr>
        <w:t xml:space="preserve"> 70,36 </w:t>
      </w:r>
      <w:r w:rsidR="0098766D">
        <w:rPr>
          <w:rFonts w:ascii="Arial" w:hAnsi="Arial" w:cs="Arial"/>
        </w:rPr>
        <w:t>eura</w:t>
      </w:r>
      <w:r w:rsidR="00A72BA5">
        <w:rPr>
          <w:rFonts w:ascii="Arial" w:hAnsi="Arial" w:cs="Arial"/>
        </w:rPr>
        <w:t>, a okrivljenik Vedran Bugarinović iznos od 220,36 eura</w:t>
      </w:r>
      <w:r w:rsidRPr="003A3552" w:rsidR="0098766D">
        <w:rPr>
          <w:rFonts w:ascii="Arial" w:hAnsi="Arial" w:cs="Arial"/>
        </w:rPr>
        <w:t xml:space="preserve">. </w:t>
      </w:r>
      <w:r w:rsidRPr="00B13862" w:rsidR="00EC3583">
        <w:rPr>
          <w:rFonts w:ascii="Arial" w:hAnsi="Arial" w:cs="Arial"/>
        </w:rPr>
        <w:t>Na temelju članka 183. Prekršajnog zakona okrivljenici</w:t>
      </w:r>
      <w:r w:rsidR="008D17DB">
        <w:rPr>
          <w:rFonts w:ascii="Arial" w:hAnsi="Arial" w:cs="Arial"/>
        </w:rPr>
        <w:t xml:space="preserve"> </w:t>
      </w:r>
      <w:r w:rsidRPr="00B13862" w:rsidR="00EC3583">
        <w:rPr>
          <w:rFonts w:ascii="Arial" w:hAnsi="Arial" w:cs="Arial"/>
        </w:rPr>
        <w:t xml:space="preserve">se upozoravaju da ako u roku koji im je određen za plaćanje novčane kazne uplate dvije </w:t>
      </w:r>
      <w:r w:rsidR="00D7627A">
        <w:rPr>
          <w:rFonts w:ascii="Arial" w:hAnsi="Arial" w:cs="Arial"/>
        </w:rPr>
        <w:t xml:space="preserve">trećine izrečene novčane kazne </w:t>
      </w:r>
      <w:r w:rsidRPr="00B13862" w:rsidR="00EC3583">
        <w:rPr>
          <w:rFonts w:ascii="Arial" w:hAnsi="Arial" w:cs="Arial"/>
        </w:rPr>
        <w:t xml:space="preserve">smatrat će se da je novčana kazna u cijelosti plaćena.    </w:t>
      </w:r>
      <w:r w:rsidR="008D17DB">
        <w:rPr>
          <w:rFonts w:ascii="Arial" w:hAnsi="Arial" w:cs="Arial"/>
        </w:rPr>
        <w:t xml:space="preserve"> </w:t>
      </w:r>
    </w:p>
    <w:p w:rsidRPr="00B13862" w:rsidR="00073792" w:rsidP="00EC3583" w:rsidRDefault="00EC3583" w14:paraId="5F78612E" w14:textId="77777777">
      <w:pPr>
        <w:jc w:val="both"/>
        <w:rPr>
          <w:rFonts w:ascii="Arial" w:hAnsi="Arial" w:cs="Arial"/>
        </w:rPr>
      </w:pPr>
      <w:r w:rsidRPr="00B13862">
        <w:rPr>
          <w:rFonts w:ascii="Arial" w:hAnsi="Arial" w:cs="Arial"/>
        </w:rPr>
        <w:t xml:space="preserve">4. </w:t>
      </w:r>
      <w:r w:rsidRPr="00B13862">
        <w:rPr>
          <w:rFonts w:ascii="Arial" w:hAnsi="Arial" w:cs="Arial"/>
        </w:rPr>
        <w:tab/>
        <w:t>Na temelju članka 139. Prekršajnog zakona okrivljenici</w:t>
      </w:r>
      <w:r w:rsidRPr="00B13862" w:rsidR="00990DBC">
        <w:rPr>
          <w:rFonts w:ascii="Arial" w:hAnsi="Arial" w:cs="Arial"/>
        </w:rPr>
        <w:t xml:space="preserve"> </w:t>
      </w:r>
      <w:r w:rsidR="00A261CE">
        <w:rPr>
          <w:rFonts w:ascii="Arial" w:hAnsi="Arial" w:cs="Arial"/>
        </w:rPr>
        <w:t>s</w:t>
      </w:r>
      <w:r w:rsidRPr="00B13862">
        <w:rPr>
          <w:rFonts w:ascii="Arial" w:hAnsi="Arial" w:cs="Arial"/>
        </w:rPr>
        <w:t xml:space="preserve">u svaki dužni naknaditi troškove prekršajnog postupka </w:t>
      </w:r>
      <w:r w:rsidRPr="00B13862" w:rsidR="00990DBC">
        <w:rPr>
          <w:rFonts w:ascii="Arial" w:hAnsi="Arial" w:cs="Arial"/>
        </w:rPr>
        <w:t xml:space="preserve">na ime paušalne svote Suda, </w:t>
      </w:r>
      <w:r w:rsidRPr="00B13862">
        <w:rPr>
          <w:rFonts w:ascii="Arial" w:hAnsi="Arial" w:cs="Arial"/>
        </w:rPr>
        <w:t xml:space="preserve">u roku od </w:t>
      </w:r>
      <w:r w:rsidR="00FF73BC">
        <w:rPr>
          <w:rFonts w:ascii="Arial" w:hAnsi="Arial" w:cs="Arial"/>
        </w:rPr>
        <w:t>3</w:t>
      </w:r>
      <w:r w:rsidRPr="00B13862" w:rsidR="002273E0">
        <w:rPr>
          <w:rFonts w:ascii="Arial" w:hAnsi="Arial" w:cs="Arial"/>
        </w:rPr>
        <w:t>0</w:t>
      </w:r>
      <w:r w:rsidRPr="00B13862">
        <w:rPr>
          <w:rFonts w:ascii="Arial" w:hAnsi="Arial" w:cs="Arial"/>
        </w:rPr>
        <w:t xml:space="preserve"> dana od dana pravomoćnosti prekršajnog naloga. </w:t>
      </w:r>
      <w:r w:rsidRPr="00B13862" w:rsidR="00990DBC">
        <w:rPr>
          <w:rFonts w:ascii="Arial" w:hAnsi="Arial" w:cs="Arial"/>
        </w:rPr>
        <w:t xml:space="preserve"> </w:t>
      </w:r>
      <w:r w:rsidR="008D17DB">
        <w:rPr>
          <w:rFonts w:ascii="Arial" w:hAnsi="Arial" w:cs="Arial"/>
        </w:rPr>
        <w:t xml:space="preserve"> </w:t>
      </w:r>
    </w:p>
    <w:p w:rsidRPr="00B13862" w:rsidR="00EA4994" w:rsidP="00B8293A" w:rsidRDefault="00073792" w14:paraId="2834FDCD" w14:textId="77777777">
      <w:pPr>
        <w:jc w:val="both"/>
        <w:rPr>
          <w:rFonts w:ascii="Arial" w:hAnsi="Arial" w:cs="Arial"/>
        </w:rPr>
      </w:pPr>
      <w:r w:rsidRPr="00B13862">
        <w:rPr>
          <w:rFonts w:ascii="Arial" w:hAnsi="Arial" w:cs="Arial"/>
        </w:rPr>
        <w:t>5.</w:t>
      </w:r>
      <w:r w:rsidRPr="00B13862">
        <w:rPr>
          <w:rFonts w:ascii="Arial" w:hAnsi="Arial" w:cs="Arial"/>
        </w:rPr>
        <w:tab/>
        <w:t>S</w:t>
      </w:r>
      <w:r w:rsidRPr="00B13862" w:rsidR="00B8293A">
        <w:rPr>
          <w:rFonts w:ascii="Arial" w:hAnsi="Arial" w:cs="Arial"/>
        </w:rPr>
        <w:t>lijedom izloženog</w:t>
      </w:r>
      <w:r w:rsidRPr="00B13862" w:rsidR="008F3200">
        <w:rPr>
          <w:rFonts w:ascii="Arial" w:hAnsi="Arial" w:cs="Arial"/>
        </w:rPr>
        <w:t xml:space="preserve"> valjalo je odlučiti kao u izreci.</w:t>
      </w:r>
    </w:p>
    <w:p w:rsidRPr="00B13862" w:rsidR="00492B14" w:rsidP="008F3200" w:rsidRDefault="008F3200" w14:paraId="13F95E05" w14:textId="77777777">
      <w:pPr>
        <w:jc w:val="both"/>
        <w:rPr>
          <w:rFonts w:ascii="Arial" w:hAnsi="Arial" w:cs="Arial"/>
          <w:b/>
          <w:bCs/>
        </w:rPr>
      </w:pPr>
      <w:r w:rsidRPr="00B13862">
        <w:rPr>
          <w:rFonts w:ascii="Arial" w:hAnsi="Arial" w:cs="Arial"/>
          <w:b/>
          <w:bCs/>
        </w:rPr>
        <w:t xml:space="preserve">                   </w:t>
      </w:r>
      <w:r w:rsidRPr="00B13862" w:rsidR="00492B14">
        <w:rPr>
          <w:rFonts w:ascii="Arial" w:hAnsi="Arial" w:cs="Arial"/>
          <w:b/>
          <w:bCs/>
        </w:rPr>
        <w:t xml:space="preserve">                              </w:t>
      </w:r>
    </w:p>
    <w:p w:rsidRPr="00B13862" w:rsidR="008F3200" w:rsidP="00F3229A" w:rsidRDefault="00F3229A" w14:paraId="6098904D" w14:textId="77777777">
      <w:pPr>
        <w:jc w:val="center"/>
        <w:rPr>
          <w:rFonts w:ascii="Arial" w:hAnsi="Arial" w:cs="Arial"/>
          <w:bCs/>
        </w:rPr>
      </w:pPr>
      <w:r w:rsidRPr="00B13862">
        <w:rPr>
          <w:rFonts w:ascii="Arial" w:hAnsi="Arial" w:cs="Arial"/>
          <w:bCs/>
        </w:rPr>
        <w:t>U</w:t>
      </w:r>
      <w:r w:rsidRPr="00B13862" w:rsidR="00486972">
        <w:rPr>
          <w:rFonts w:ascii="Arial" w:hAnsi="Arial" w:cs="Arial"/>
          <w:bCs/>
        </w:rPr>
        <w:t xml:space="preserve"> Bjelovaru, </w:t>
      </w:r>
      <w:r w:rsidR="003D2EC8">
        <w:rPr>
          <w:rFonts w:ascii="Arial" w:hAnsi="Arial" w:cs="Arial"/>
        </w:rPr>
        <w:t>13. svibnja 2026</w:t>
      </w:r>
      <w:r w:rsidRPr="00B13862" w:rsidR="00B63BE9">
        <w:rPr>
          <w:rFonts w:ascii="Arial" w:hAnsi="Arial" w:cs="Arial"/>
          <w:bCs/>
        </w:rPr>
        <w:t>.</w:t>
      </w:r>
    </w:p>
    <w:p w:rsidRPr="00B13862" w:rsidR="00EA4994" w:rsidP="00F3229A" w:rsidRDefault="00EA4994" w14:paraId="57E4B370" w14:textId="77777777">
      <w:pPr>
        <w:jc w:val="center"/>
        <w:rPr>
          <w:rFonts w:ascii="Arial" w:hAnsi="Arial" w:cs="Arial"/>
          <w:bCs/>
        </w:rPr>
      </w:pPr>
    </w:p>
    <w:p w:rsidRPr="00B13862" w:rsidR="008F3200" w:rsidP="008F3200" w:rsidRDefault="008F3200" w14:paraId="7BC4A4E1" w14:textId="77777777">
      <w:pPr>
        <w:jc w:val="both"/>
        <w:rPr>
          <w:rFonts w:ascii="Arial" w:hAnsi="Arial" w:cs="Arial"/>
        </w:rPr>
      </w:pPr>
    </w:p>
    <w:p w:rsidRPr="00B13862" w:rsidR="002B7B39" w:rsidP="002B7B39" w:rsidRDefault="002B7B39" w14:paraId="41F639BC" w14:textId="77777777">
      <w:pPr>
        <w:jc w:val="both"/>
        <w:rPr>
          <w:rFonts w:ascii="Arial" w:hAnsi="Arial" w:cs="Arial"/>
        </w:rPr>
      </w:pPr>
      <w:r w:rsidRPr="00B13862">
        <w:rPr>
          <w:rFonts w:ascii="Arial" w:hAnsi="Arial" w:cs="Arial"/>
          <w:b/>
          <w:bCs/>
        </w:rPr>
        <w:t xml:space="preserve">                </w:t>
      </w:r>
      <w:r w:rsidRPr="00B13862">
        <w:rPr>
          <w:rFonts w:ascii="Arial" w:hAnsi="Arial" w:cs="Arial"/>
        </w:rPr>
        <w:t>ZAPISNIČAR:</w:t>
      </w:r>
      <w:r w:rsidRPr="00B13862">
        <w:rPr>
          <w:rFonts w:ascii="Arial" w:hAnsi="Arial" w:cs="Arial"/>
        </w:rPr>
        <w:tab/>
      </w:r>
      <w:r w:rsidRPr="00B13862">
        <w:rPr>
          <w:rFonts w:ascii="Arial" w:hAnsi="Arial" w:cs="Arial"/>
        </w:rPr>
        <w:tab/>
      </w:r>
      <w:r w:rsidRPr="00B13862">
        <w:rPr>
          <w:rFonts w:ascii="Arial" w:hAnsi="Arial" w:cs="Arial"/>
        </w:rPr>
        <w:tab/>
      </w:r>
      <w:r w:rsidRPr="00B13862">
        <w:rPr>
          <w:rFonts w:ascii="Arial" w:hAnsi="Arial" w:cs="Arial"/>
        </w:rPr>
        <w:tab/>
        <w:t xml:space="preserve">         </w:t>
      </w:r>
      <w:r w:rsidRPr="00B13862" w:rsidR="00EC3583">
        <w:rPr>
          <w:rFonts w:ascii="Arial" w:hAnsi="Arial" w:cs="Arial"/>
        </w:rPr>
        <w:t xml:space="preserve">               </w:t>
      </w:r>
      <w:r w:rsidRPr="00B13862" w:rsidR="00990DBC">
        <w:rPr>
          <w:rFonts w:ascii="Arial" w:hAnsi="Arial" w:cs="Arial"/>
        </w:rPr>
        <w:t xml:space="preserve">    </w:t>
      </w:r>
      <w:r w:rsidRPr="00B13862" w:rsidR="00EC3583">
        <w:rPr>
          <w:rFonts w:ascii="Arial" w:hAnsi="Arial" w:cs="Arial"/>
        </w:rPr>
        <w:t xml:space="preserve"> </w:t>
      </w:r>
      <w:r w:rsidR="00FF73BC">
        <w:rPr>
          <w:rFonts w:ascii="Arial" w:hAnsi="Arial" w:cs="Arial"/>
        </w:rPr>
        <w:t xml:space="preserve">  </w:t>
      </w:r>
      <w:r w:rsidRPr="00B13862">
        <w:rPr>
          <w:rFonts w:ascii="Arial" w:hAnsi="Arial" w:cs="Arial"/>
        </w:rPr>
        <w:t xml:space="preserve">   </w:t>
      </w:r>
      <w:r w:rsidRPr="00B13862">
        <w:rPr>
          <w:rFonts w:ascii="Arial" w:hAnsi="Arial" w:cs="Arial"/>
          <w:bCs/>
        </w:rPr>
        <w:t>SUDAC:</w:t>
      </w:r>
    </w:p>
    <w:p w:rsidRPr="00B13862" w:rsidR="002B7B39" w:rsidP="002B7B39" w:rsidRDefault="002B7B39" w14:paraId="1E11ADA7" w14:textId="481807A9">
      <w:pPr>
        <w:jc w:val="both"/>
        <w:rPr>
          <w:rFonts w:ascii="Arial" w:hAnsi="Arial" w:cs="Arial"/>
          <w:b/>
          <w:bCs/>
        </w:rPr>
      </w:pPr>
      <w:r w:rsidRPr="00B13862">
        <w:rPr>
          <w:rFonts w:ascii="Arial" w:hAnsi="Arial" w:cs="Arial"/>
        </w:rPr>
        <w:t xml:space="preserve">             Andrea Hudoletnjak</w:t>
      </w:r>
      <w:r w:rsidR="004B11E0">
        <w:rPr>
          <w:rFonts w:ascii="Arial" w:hAnsi="Arial" w:cs="Arial"/>
        </w:rPr>
        <w:t xml:space="preserve"> </w:t>
      </w:r>
      <w:r w:rsidRPr="00B13862">
        <w:rPr>
          <w:rFonts w:ascii="Arial" w:hAnsi="Arial" w:cs="Arial"/>
        </w:rPr>
        <w:t xml:space="preserve"> v. r.                          </w:t>
      </w:r>
      <w:r w:rsidRPr="00B13862" w:rsidR="00EC3583">
        <w:rPr>
          <w:rFonts w:ascii="Arial" w:hAnsi="Arial" w:cs="Arial"/>
        </w:rPr>
        <w:t xml:space="preserve">      </w:t>
      </w:r>
      <w:r w:rsidRPr="00B13862" w:rsidR="001503B9">
        <w:rPr>
          <w:rFonts w:ascii="Arial" w:hAnsi="Arial" w:cs="Arial"/>
        </w:rPr>
        <w:t xml:space="preserve">   </w:t>
      </w:r>
      <w:r w:rsidRPr="00B13862" w:rsidR="00EC3583">
        <w:rPr>
          <w:rFonts w:ascii="Arial" w:hAnsi="Arial" w:cs="Arial"/>
        </w:rPr>
        <w:t xml:space="preserve"> </w:t>
      </w:r>
      <w:r w:rsidRPr="00B13862">
        <w:rPr>
          <w:rFonts w:ascii="Arial" w:hAnsi="Arial" w:cs="Arial"/>
        </w:rPr>
        <w:t xml:space="preserve"> </w:t>
      </w:r>
      <w:r w:rsidRPr="00B13862" w:rsidR="00EA4994">
        <w:rPr>
          <w:rFonts w:ascii="Arial" w:hAnsi="Arial" w:cs="Arial"/>
        </w:rPr>
        <w:t xml:space="preserve">   </w:t>
      </w:r>
      <w:r w:rsidRPr="00B13862" w:rsidR="00FC72BB">
        <w:rPr>
          <w:rFonts w:ascii="Arial" w:hAnsi="Arial" w:cs="Arial"/>
        </w:rPr>
        <w:t xml:space="preserve">   </w:t>
      </w:r>
      <w:r w:rsidR="00FF73BC">
        <w:rPr>
          <w:rFonts w:ascii="Arial" w:hAnsi="Arial" w:cs="Arial"/>
        </w:rPr>
        <w:t xml:space="preserve">     </w:t>
      </w:r>
      <w:r w:rsidRPr="00B13862" w:rsidR="00990DBC">
        <w:rPr>
          <w:rFonts w:ascii="Arial" w:hAnsi="Arial" w:cs="Arial"/>
        </w:rPr>
        <w:t xml:space="preserve">  </w:t>
      </w:r>
      <w:r w:rsidRPr="00B13862" w:rsidR="00EA4994">
        <w:rPr>
          <w:rFonts w:ascii="Arial" w:hAnsi="Arial" w:cs="Arial"/>
        </w:rPr>
        <w:t xml:space="preserve"> </w:t>
      </w:r>
      <w:r w:rsidRPr="00B13862" w:rsidR="00C07CE9">
        <w:rPr>
          <w:rFonts w:ascii="Arial" w:hAnsi="Arial" w:cs="Arial"/>
        </w:rPr>
        <w:t xml:space="preserve">Ratko Laban </w:t>
      </w:r>
      <w:r w:rsidRPr="00B13862">
        <w:rPr>
          <w:rFonts w:ascii="Arial" w:hAnsi="Arial" w:cs="Arial"/>
          <w:bCs/>
        </w:rPr>
        <w:t xml:space="preserve"> v. r.                                                                         </w:t>
      </w:r>
    </w:p>
    <w:p w:rsidR="002B7B39" w:rsidP="003141CB" w:rsidRDefault="002B7B39" w14:paraId="273F96AB" w14:textId="77777777">
      <w:pPr>
        <w:jc w:val="both"/>
        <w:rPr>
          <w:rFonts w:ascii="Arial" w:hAnsi="Arial" w:cs="Arial"/>
          <w:bCs/>
        </w:rPr>
      </w:pPr>
    </w:p>
    <w:p w:rsidR="006C1DD0" w:rsidP="003141CB" w:rsidRDefault="006C1DD0" w14:paraId="4D83DE09" w14:textId="77777777">
      <w:pPr>
        <w:jc w:val="both"/>
        <w:rPr>
          <w:rFonts w:ascii="Arial" w:hAnsi="Arial" w:cs="Arial"/>
          <w:bCs/>
        </w:rPr>
      </w:pPr>
    </w:p>
    <w:p w:rsidRPr="00B13862" w:rsidR="006C1DD0" w:rsidP="003141CB" w:rsidRDefault="006C1DD0" w14:paraId="56E9D6C9" w14:textId="77777777">
      <w:pPr>
        <w:jc w:val="both"/>
        <w:rPr>
          <w:rFonts w:ascii="Arial" w:hAnsi="Arial" w:cs="Arial"/>
          <w:bCs/>
        </w:rPr>
      </w:pPr>
    </w:p>
    <w:p w:rsidRPr="00B13862" w:rsidR="003141CB" w:rsidP="00B73825" w:rsidRDefault="008F3200" w14:paraId="63E1BCDA" w14:textId="77777777">
      <w:pPr>
        <w:ind w:firstLine="708"/>
        <w:jc w:val="both"/>
        <w:rPr>
          <w:rFonts w:ascii="Arial" w:hAnsi="Arial" w:cs="Arial"/>
          <w:bCs/>
        </w:rPr>
      </w:pPr>
      <w:r w:rsidRPr="00B13862">
        <w:rPr>
          <w:rFonts w:ascii="Arial" w:hAnsi="Arial" w:cs="Arial"/>
          <w:bCs/>
        </w:rPr>
        <w:t>P</w:t>
      </w:r>
      <w:r w:rsidRPr="00B13862" w:rsidR="006B0185">
        <w:rPr>
          <w:rFonts w:ascii="Arial" w:hAnsi="Arial" w:cs="Arial"/>
          <w:bCs/>
        </w:rPr>
        <w:t xml:space="preserve">ouka o pravnom lijeku: </w:t>
      </w:r>
    </w:p>
    <w:p w:rsidRPr="00B13862" w:rsidR="00C7471F" w:rsidP="006B0185" w:rsidRDefault="0012436F" w14:paraId="6616DD3F" w14:textId="77777777">
      <w:pPr>
        <w:ind w:firstLine="708"/>
        <w:jc w:val="both"/>
        <w:rPr>
          <w:rFonts w:ascii="Arial" w:hAnsi="Arial" w:cs="Arial"/>
        </w:rPr>
      </w:pPr>
      <w:r w:rsidRPr="00B13862">
        <w:rPr>
          <w:rFonts w:ascii="Arial" w:hAnsi="Arial" w:cs="Arial"/>
        </w:rPr>
        <w:t>Protiv ovog prekršajnog naloga</w:t>
      </w:r>
      <w:r w:rsidRPr="00B13862" w:rsidR="003141CB">
        <w:rPr>
          <w:rFonts w:ascii="Arial" w:hAnsi="Arial" w:cs="Arial"/>
        </w:rPr>
        <w:t xml:space="preserve"> okrivljeni</w:t>
      </w:r>
      <w:r w:rsidRPr="00B13862" w:rsidR="001503B9">
        <w:rPr>
          <w:rFonts w:ascii="Arial" w:hAnsi="Arial" w:cs="Arial"/>
        </w:rPr>
        <w:t>ci</w:t>
      </w:r>
      <w:r w:rsidRPr="00B13862" w:rsidR="003141CB">
        <w:rPr>
          <w:rFonts w:ascii="Arial" w:hAnsi="Arial" w:cs="Arial"/>
        </w:rPr>
        <w:t xml:space="preserve"> im</w:t>
      </w:r>
      <w:r w:rsidRPr="00B13862" w:rsidR="00492B14">
        <w:rPr>
          <w:rFonts w:ascii="Arial" w:hAnsi="Arial" w:cs="Arial"/>
        </w:rPr>
        <w:t>a</w:t>
      </w:r>
      <w:r w:rsidRPr="00B13862" w:rsidR="001503B9">
        <w:rPr>
          <w:rFonts w:ascii="Arial" w:hAnsi="Arial" w:cs="Arial"/>
        </w:rPr>
        <w:t>ju</w:t>
      </w:r>
      <w:r w:rsidRPr="00B13862" w:rsidR="003141CB">
        <w:rPr>
          <w:rFonts w:ascii="Arial" w:hAnsi="Arial" w:cs="Arial"/>
        </w:rPr>
        <w:t xml:space="preserve"> pravo podnijeti prigovor ovom Sudu u roku o</w:t>
      </w:r>
      <w:r w:rsidRPr="00B13862">
        <w:rPr>
          <w:rFonts w:ascii="Arial" w:hAnsi="Arial" w:cs="Arial"/>
        </w:rPr>
        <w:t>d 8 dana od dana dostave u dva</w:t>
      </w:r>
      <w:r w:rsidRPr="00B13862" w:rsidR="003141CB">
        <w:rPr>
          <w:rFonts w:ascii="Arial" w:hAnsi="Arial" w:cs="Arial"/>
        </w:rPr>
        <w:t xml:space="preserve"> istovjetna primjerka. </w:t>
      </w:r>
    </w:p>
    <w:p w:rsidRPr="00B13862" w:rsidR="00AA591D" w:rsidP="003141CB" w:rsidRDefault="003141CB" w14:paraId="1632A2DD" w14:textId="77777777">
      <w:pPr>
        <w:jc w:val="both"/>
        <w:rPr>
          <w:rFonts w:ascii="Arial" w:hAnsi="Arial" w:cs="Arial"/>
        </w:rPr>
      </w:pPr>
      <w:r w:rsidRPr="00B13862">
        <w:rPr>
          <w:rFonts w:ascii="Arial" w:hAnsi="Arial" w:cs="Arial"/>
        </w:rPr>
        <w:tab/>
        <w:t>Prigovor se može podnijeti zbog poricanja prekršaja ili izrečene prekršajno</w:t>
      </w:r>
      <w:r w:rsidRPr="00B13862" w:rsidR="001503B9">
        <w:rPr>
          <w:rFonts w:ascii="Arial" w:hAnsi="Arial" w:cs="Arial"/>
        </w:rPr>
        <w:t xml:space="preserve"> </w:t>
      </w:r>
      <w:r w:rsidRPr="00B13862">
        <w:rPr>
          <w:rFonts w:ascii="Arial" w:hAnsi="Arial" w:cs="Arial"/>
        </w:rPr>
        <w:t>pravne sankcije, oduzete imovinske koristi ili određenih troškova u povodu</w:t>
      </w:r>
      <w:r w:rsidRPr="00B13862" w:rsidR="00687FD9">
        <w:rPr>
          <w:rFonts w:ascii="Arial" w:hAnsi="Arial" w:cs="Arial"/>
        </w:rPr>
        <w:t xml:space="preserve"> izdavanja prekršajnog naloga (</w:t>
      </w:r>
      <w:r w:rsidRPr="00B13862">
        <w:rPr>
          <w:rFonts w:ascii="Arial" w:hAnsi="Arial" w:cs="Arial"/>
        </w:rPr>
        <w:t>čl.237. st.1. Prekršajnog zakona).</w:t>
      </w:r>
      <w:r w:rsidRPr="00B13862" w:rsidR="000D1EA6">
        <w:rPr>
          <w:rFonts w:ascii="Arial" w:hAnsi="Arial" w:cs="Arial"/>
          <w:b/>
          <w:bCs/>
        </w:rPr>
        <w:t xml:space="preserve">     </w:t>
      </w:r>
      <w:r w:rsidR="00B73825">
        <w:rPr>
          <w:rFonts w:ascii="Arial" w:hAnsi="Arial" w:cs="Arial"/>
          <w:b/>
          <w:bCs/>
        </w:rPr>
        <w:t xml:space="preserve"> </w:t>
      </w:r>
    </w:p>
    <w:p w:rsidRPr="00B13862" w:rsidR="00E05EC4" w:rsidP="003141CB" w:rsidRDefault="00AA591D" w14:paraId="2F9EBE1F" w14:textId="77777777">
      <w:pPr>
        <w:jc w:val="both"/>
        <w:rPr>
          <w:rFonts w:ascii="Arial" w:hAnsi="Arial" w:cs="Arial"/>
        </w:rPr>
      </w:pPr>
      <w:r w:rsidRPr="00B13862">
        <w:rPr>
          <w:rFonts w:ascii="Arial" w:hAnsi="Arial" w:cs="Arial"/>
        </w:rPr>
        <w:t xml:space="preserve"> </w:t>
      </w:r>
      <w:r w:rsidRPr="00B13862" w:rsidR="006B0185">
        <w:rPr>
          <w:rFonts w:ascii="Arial" w:hAnsi="Arial" w:cs="Arial"/>
        </w:rPr>
        <w:tab/>
      </w:r>
      <w:r w:rsidRPr="00B13862" w:rsidR="003141CB">
        <w:rPr>
          <w:rFonts w:ascii="Arial" w:hAnsi="Arial" w:cs="Arial"/>
        </w:rPr>
        <w:t>Ako se prigovor podnosi zbog izrečene prekršajno</w:t>
      </w:r>
      <w:r w:rsidRPr="00B13862" w:rsidR="001503B9">
        <w:rPr>
          <w:rFonts w:ascii="Arial" w:hAnsi="Arial" w:cs="Arial"/>
        </w:rPr>
        <w:t xml:space="preserve"> </w:t>
      </w:r>
      <w:r w:rsidRPr="00B13862" w:rsidR="003141CB">
        <w:rPr>
          <w:rFonts w:ascii="Arial" w:hAnsi="Arial" w:cs="Arial"/>
        </w:rPr>
        <w:t>pravne sankcije, oduzete imovinske koristi ili određenih troškova podnositelj ga treba obrazložiti i podnijeti dokaze o činjenicama na kojima temelji prigovor (čl.237. st.2. Prekršajnog zakona).</w:t>
      </w:r>
    </w:p>
    <w:p w:rsidR="00481420" w:rsidP="002D6987" w:rsidRDefault="009F22A4" w14:paraId="77F069D3" w14:textId="77777777">
      <w:pPr>
        <w:ind w:firstLine="708"/>
        <w:jc w:val="both"/>
        <w:rPr>
          <w:rFonts w:ascii="Arial" w:hAnsi="Arial" w:cs="Arial"/>
        </w:rPr>
      </w:pPr>
      <w:r w:rsidRPr="00B13862">
        <w:rPr>
          <w:rFonts w:ascii="Arial" w:hAnsi="Arial" w:cs="Arial"/>
        </w:rPr>
        <w:t>Plaćanje novčane kazne prije podnošenja prigovora ili nakon što je prigovor podnesen smatra se okrivljenikovim odricanjem prava na podnošenje prigovora odnosno odustajanjem od već podnesenog prigovora protiv prekršajnog naloga</w:t>
      </w:r>
      <w:r w:rsidRPr="00B13862" w:rsidR="006E3C2C">
        <w:rPr>
          <w:rFonts w:ascii="Arial" w:hAnsi="Arial" w:cs="Arial"/>
        </w:rPr>
        <w:t xml:space="preserve"> </w:t>
      </w:r>
      <w:r w:rsidRPr="00B13862">
        <w:rPr>
          <w:rFonts w:ascii="Arial" w:hAnsi="Arial" w:cs="Arial"/>
        </w:rPr>
        <w:t>(čl. 235. st. 5. Prekršajnog zakona).</w:t>
      </w:r>
    </w:p>
    <w:p w:rsidR="008D17DB" w:rsidP="002D6987" w:rsidRDefault="008D17DB" w14:paraId="5D18B731" w14:textId="77777777">
      <w:pPr>
        <w:ind w:firstLine="708"/>
        <w:jc w:val="both"/>
        <w:rPr>
          <w:rFonts w:ascii="Arial" w:hAnsi="Arial" w:cs="Arial"/>
        </w:rPr>
      </w:pPr>
    </w:p>
    <w:p w:rsidR="008D17DB" w:rsidP="002D6987" w:rsidRDefault="008D17DB" w14:paraId="1838B03D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Dostaviti:</w:t>
      </w:r>
    </w:p>
    <w:p w:rsidR="008D17DB" w:rsidP="008D17DB" w:rsidRDefault="004477C2" w14:paraId="51CDDB0B" w14:textId="77777777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Okrivljenicima </w:t>
      </w:r>
      <w:r w:rsidR="00D91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</w:p>
    <w:p w:rsidRPr="008D17DB" w:rsidR="008D17DB" w:rsidP="008D17DB" w:rsidRDefault="008D17DB" w14:paraId="61590864" w14:textId="77777777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Tužitelju </w:t>
      </w:r>
    </w:p>
    <w:p w:rsidRPr="00B13862" w:rsidR="002B7B39" w:rsidP="002D6987" w:rsidRDefault="002B7B39" w14:paraId="2FA3C48A" w14:textId="77777777">
      <w:pPr>
        <w:ind w:firstLine="708"/>
        <w:jc w:val="both"/>
        <w:rPr>
          <w:rFonts w:ascii="Arial" w:hAnsi="Arial" w:cs="Arial"/>
        </w:rPr>
      </w:pPr>
    </w:p>
    <w:p w:rsidRPr="00B13862" w:rsidR="002B7B39" w:rsidP="002D6987" w:rsidRDefault="002B7B39" w14:paraId="38B79E4D" w14:textId="77777777">
      <w:pPr>
        <w:ind w:firstLine="708"/>
        <w:jc w:val="both"/>
        <w:rPr>
          <w:rFonts w:ascii="Arial" w:hAnsi="Arial" w:cs="Arial"/>
        </w:rPr>
      </w:pPr>
    </w:p>
    <w:p w:rsidRPr="00B13862" w:rsidR="00486972" w:rsidP="0036760E" w:rsidRDefault="00486972" w14:paraId="7740C457" w14:textId="77777777">
      <w:pPr>
        <w:jc w:val="both"/>
        <w:rPr>
          <w:rFonts w:ascii="Arial" w:hAnsi="Arial" w:cs="Arial"/>
        </w:rPr>
      </w:pPr>
      <w:r w:rsidRPr="00B13862">
        <w:rPr>
          <w:rFonts w:ascii="Arial" w:hAnsi="Arial" w:cs="Arial"/>
        </w:rPr>
        <w:tab/>
      </w:r>
      <w:r w:rsidRPr="00B13862">
        <w:rPr>
          <w:rFonts w:ascii="Arial" w:hAnsi="Arial" w:cs="Arial"/>
        </w:rPr>
        <w:tab/>
      </w:r>
      <w:r w:rsidRPr="00B13862">
        <w:rPr>
          <w:rFonts w:ascii="Arial" w:hAnsi="Arial" w:cs="Arial"/>
        </w:rPr>
        <w:tab/>
      </w:r>
      <w:r w:rsidRPr="00B13862">
        <w:rPr>
          <w:rFonts w:ascii="Arial" w:hAnsi="Arial" w:cs="Arial"/>
        </w:rPr>
        <w:tab/>
      </w:r>
      <w:r w:rsidRPr="00B13862">
        <w:rPr>
          <w:rFonts w:ascii="Arial" w:hAnsi="Arial" w:cs="Arial"/>
        </w:rPr>
        <w:tab/>
      </w:r>
      <w:r w:rsidRPr="00B13862">
        <w:rPr>
          <w:rFonts w:ascii="Arial" w:hAnsi="Arial" w:cs="Arial"/>
        </w:rPr>
        <w:tab/>
        <w:t xml:space="preserve">   Za točnost </w:t>
      </w:r>
      <w:proofErr w:type="spellStart"/>
      <w:r w:rsidRPr="00B13862">
        <w:rPr>
          <w:rFonts w:ascii="Arial" w:hAnsi="Arial" w:cs="Arial"/>
        </w:rPr>
        <w:t>otpravka</w:t>
      </w:r>
      <w:proofErr w:type="spellEnd"/>
      <w:r w:rsidRPr="00B13862">
        <w:rPr>
          <w:rFonts w:ascii="Arial" w:hAnsi="Arial" w:cs="Arial"/>
        </w:rPr>
        <w:t xml:space="preserve"> – ovlašteni službenik:</w:t>
      </w:r>
    </w:p>
    <w:p w:rsidRPr="00B13862" w:rsidR="00275C2A" w:rsidP="00D751A7" w:rsidRDefault="001503B9" w14:paraId="0AB92BAE" w14:textId="77777777">
      <w:pPr>
        <w:jc w:val="both"/>
        <w:rPr>
          <w:rFonts w:ascii="Arial" w:hAnsi="Arial" w:cs="Arial"/>
        </w:rPr>
      </w:pPr>
      <w:r w:rsidRPr="00B13862">
        <w:rPr>
          <w:rFonts w:ascii="Arial" w:hAnsi="Arial" w:cs="Arial"/>
        </w:rPr>
        <w:tab/>
      </w:r>
      <w:r w:rsidRPr="00B13862">
        <w:rPr>
          <w:rFonts w:ascii="Arial" w:hAnsi="Arial" w:cs="Arial"/>
        </w:rPr>
        <w:tab/>
      </w:r>
      <w:r w:rsidRPr="00B13862">
        <w:rPr>
          <w:rFonts w:ascii="Arial" w:hAnsi="Arial" w:cs="Arial"/>
        </w:rPr>
        <w:tab/>
      </w:r>
      <w:r w:rsidRPr="00B13862">
        <w:rPr>
          <w:rFonts w:ascii="Arial" w:hAnsi="Arial" w:cs="Arial"/>
        </w:rPr>
        <w:tab/>
      </w:r>
      <w:r w:rsidRPr="00B13862">
        <w:rPr>
          <w:rFonts w:ascii="Arial" w:hAnsi="Arial" w:cs="Arial"/>
        </w:rPr>
        <w:tab/>
        <w:t xml:space="preserve">                          </w:t>
      </w:r>
      <w:r w:rsidRPr="00B13862" w:rsidR="003C78DD">
        <w:rPr>
          <w:rFonts w:ascii="Arial" w:hAnsi="Arial" w:cs="Arial"/>
        </w:rPr>
        <w:t>ANDREA HUDOLETNJAK</w:t>
      </w:r>
    </w:p>
    <w:sectPr w:rsidRPr="00B13862" w:rsidR="00275C2A" w:rsidSect="006B0185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20F2" w:rsidRDefault="007320F2" w14:paraId="6AABB24B" w14:textId="77777777">
      <w:r>
        <w:separator/>
      </w:r>
    </w:p>
  </w:endnote>
  <w:endnote w:type="continuationSeparator" w:id="0">
    <w:p w:rsidR="007320F2" w:rsidRDefault="007320F2" w14:paraId="5B58ADC9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20F2" w:rsidRDefault="007320F2" w14:paraId="7BE8A985" w14:textId="77777777">
      <w:r>
        <w:separator/>
      </w:r>
    </w:p>
  </w:footnote>
  <w:footnote w:type="continuationSeparator" w:id="0">
    <w:p w:rsidR="007320F2" w:rsidRDefault="007320F2" w14:paraId="7D44B96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016E0" w:rsidR="006B0185" w:rsidP="004D48A7" w:rsidRDefault="006B0185" w14:paraId="220BE764" w14:textId="77777777">
    <w:pPr>
      <w:pStyle w:val="Zaglavlje"/>
      <w:framePr w:wrap="auto" w:hAnchor="margin" w:vAnchor="text" w:xAlign="center" w:y="1"/>
      <w:rPr>
        <w:rStyle w:val="Brojstranice"/>
        <w:rFonts w:ascii="Arial" w:hAnsi="Arial" w:cs="Arial"/>
      </w:rPr>
    </w:pPr>
    <w:r w:rsidRPr="003016E0">
      <w:rPr>
        <w:rStyle w:val="Brojstranice"/>
        <w:rFonts w:ascii="Arial" w:hAnsi="Arial" w:cs="Arial"/>
      </w:rPr>
      <w:fldChar w:fldCharType="begin"/>
    </w:r>
    <w:r w:rsidRPr="003016E0">
      <w:rPr>
        <w:rStyle w:val="Brojstranice"/>
        <w:rFonts w:ascii="Arial" w:hAnsi="Arial" w:cs="Arial"/>
      </w:rPr>
      <w:instrText xml:space="preserve">PAGE  </w:instrText>
    </w:r>
    <w:r w:rsidRPr="003016E0">
      <w:rPr>
        <w:rStyle w:val="Brojstranice"/>
        <w:rFonts w:ascii="Arial" w:hAnsi="Arial" w:cs="Arial"/>
      </w:rPr>
      <w:fldChar w:fldCharType="separate"/>
    </w:r>
    <w:r w:rsidR="00342B57">
      <w:rPr>
        <w:rStyle w:val="Brojstranice"/>
        <w:rFonts w:ascii="Arial" w:hAnsi="Arial" w:cs="Arial"/>
        <w:noProof/>
      </w:rPr>
      <w:t>3</w:t>
    </w:r>
    <w:r w:rsidRPr="003016E0">
      <w:rPr>
        <w:rStyle w:val="Brojstranice"/>
        <w:rFonts w:ascii="Arial" w:hAnsi="Arial" w:cs="Arial"/>
      </w:rPr>
      <w:fldChar w:fldCharType="end"/>
    </w:r>
  </w:p>
  <w:p w:rsidR="00EC3583" w:rsidP="00EC3583" w:rsidRDefault="00EC3583" w14:paraId="3DB8B8C7" w14:textId="77777777">
    <w:pPr>
      <w:pStyle w:val="Zaglavlje"/>
      <w:rPr>
        <w:rFonts w:ascii="Arial" w:hAnsi="Arial" w:cs="Arial"/>
      </w:rPr>
    </w:pPr>
  </w:p>
  <w:p w:rsidRPr="00B13862" w:rsidR="003D2EC8" w:rsidP="003D2EC8" w:rsidRDefault="00EC3583" w14:paraId="72956EC6" w14:textId="77777777">
    <w:pPr>
      <w:jc w:val="both"/>
      <w:rPr>
        <w:rFonts w:ascii="Arial" w:hAnsi="Arial" w:cs="Arial"/>
      </w:rPr>
    </w:pPr>
    <w:r>
      <w:rPr>
        <w:rFonts w:ascii="Arial Narrow" w:hAnsi="Arial Narrow" w:cs="Arial"/>
      </w:rPr>
      <w:t xml:space="preserve">     </w:t>
    </w:r>
    <w:r w:rsidR="00EC67CD">
      <w:rPr>
        <w:rFonts w:ascii="Arial Narrow" w:hAnsi="Arial Narrow" w:cs="Arial"/>
      </w:rPr>
      <w:tab/>
    </w:r>
    <w:r w:rsidR="00EC67CD">
      <w:rPr>
        <w:rFonts w:ascii="Arial Narrow" w:hAnsi="Arial Narrow" w:cs="Arial"/>
      </w:rPr>
      <w:tab/>
    </w:r>
    <w:r w:rsidR="00EC67CD">
      <w:rPr>
        <w:rFonts w:ascii="Arial Narrow" w:hAnsi="Arial Narrow" w:cs="Arial"/>
      </w:rPr>
      <w:tab/>
    </w:r>
    <w:r w:rsidR="00EC67CD">
      <w:rPr>
        <w:rFonts w:ascii="Arial Narrow" w:hAnsi="Arial Narrow" w:cs="Arial"/>
      </w:rPr>
      <w:tab/>
    </w:r>
    <w:r w:rsidR="00EC67CD">
      <w:rPr>
        <w:rFonts w:ascii="Arial Narrow" w:hAnsi="Arial Narrow" w:cs="Arial"/>
      </w:rPr>
      <w:tab/>
    </w:r>
    <w:r w:rsidR="00EC67CD">
      <w:rPr>
        <w:rFonts w:ascii="Arial Narrow" w:hAnsi="Arial Narrow" w:cs="Arial"/>
      </w:rPr>
      <w:tab/>
    </w:r>
    <w:r w:rsidR="00B73825">
      <w:rPr>
        <w:rFonts w:ascii="Arial Narrow" w:hAnsi="Arial Narrow" w:cs="Arial"/>
      </w:rPr>
      <w:t xml:space="preserve">                </w:t>
    </w:r>
    <w:r w:rsidR="00834F0E">
      <w:rPr>
        <w:rFonts w:ascii="Arial Narrow" w:hAnsi="Arial Narrow" w:cs="Arial"/>
      </w:rPr>
      <w:t xml:space="preserve">           </w:t>
    </w:r>
    <w:r w:rsidRPr="00B13862" w:rsidR="00B73825">
      <w:rPr>
        <w:rFonts w:ascii="Arial" w:hAnsi="Arial" w:cs="Arial"/>
      </w:rPr>
      <w:t>Poslovni broj: Pp</w:t>
    </w:r>
    <w:r w:rsidR="00B73825">
      <w:rPr>
        <w:rFonts w:ascii="Arial" w:hAnsi="Arial" w:cs="Arial"/>
      </w:rPr>
      <w:t>-</w:t>
    </w:r>
    <w:r w:rsidR="003D2EC8">
      <w:rPr>
        <w:rFonts w:ascii="Arial" w:hAnsi="Arial" w:cs="Arial"/>
      </w:rPr>
      <w:t>1242/2026-5</w:t>
    </w:r>
  </w:p>
  <w:p w:rsidR="006B0185" w:rsidP="00B73825" w:rsidRDefault="002B7B39" w14:paraId="69C7A2E1" w14:textId="77777777">
    <w:pPr>
      <w:jc w:val="both"/>
    </w:pPr>
    <w:r>
      <w:rPr>
        <w:rFonts w:ascii="Arial" w:hAnsi="Arial" w:cs="Arial"/>
      </w:rPr>
      <w:t xml:space="preserve"> </w:t>
    </w: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F22A4" w:rsidR="001055A3" w:rsidP="001055A3" w:rsidRDefault="001055A3" w14:paraId="3666F659" w14:textId="77777777">
    <w:pPr>
      <w:jc w:val="both"/>
      <w:rPr>
        <w:bCs/>
      </w:rPr>
    </w:pPr>
    <w:r>
      <w:rPr>
        <w:b/>
        <w:bCs/>
      </w:rPr>
      <w:t xml:space="preserve">                                                                                                               </w:t>
    </w:r>
  </w:p>
  <w:p w:rsidR="001055A3" w:rsidRDefault="001055A3" w14:paraId="2705822F" w14:textId="77777777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593823"/>
    <w:multiLevelType w:val="hybridMultilevel"/>
    <w:tmpl w:val="8E50F41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A7D2EF2"/>
    <w:multiLevelType w:val="hybridMultilevel"/>
    <w:tmpl w:val="DDB03838"/>
    <w:lvl w:ilvl="0" w:tplc="8D80DBE0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1DE118F"/>
    <w:multiLevelType w:val="hybridMultilevel"/>
    <w:tmpl w:val="EEAE0AC2"/>
    <w:lvl w:ilvl="0" w:tplc="8116A17E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Book Antiqua" w:hAnsi="Book Antiqua" w:eastAsia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46C40A2F"/>
    <w:multiLevelType w:val="singleLevel"/>
    <w:tmpl w:val="9796DE3E"/>
    <w:lvl w:ilvl="0">
      <w:start w:val="1"/>
      <w:numFmt w:val="decimal"/>
      <w:lvlText w:val="%1."/>
      <w:legacy w:legacy="true" w:legacySpace="0" w:legacyIndent="360"/>
      <w:lvlJc w:val="left"/>
      <w:rPr>
        <w:rFonts w:hint="default" w:ascii="Times New Roman" w:hAnsi="Times New Roman" w:cs="Times New Roman"/>
      </w:rPr>
    </w:lvl>
  </w:abstractNum>
  <w:abstractNum w:abstractNumId="4">
    <w:nsid w:val="4D4B6FDF"/>
    <w:multiLevelType w:val="hybridMultilevel"/>
    <w:tmpl w:val="010C9C52"/>
    <w:lvl w:ilvl="0" w:tplc="A4EED500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19D4134"/>
    <w:multiLevelType w:val="hybridMultilevel"/>
    <w:tmpl w:val="5B2CF922"/>
    <w:lvl w:ilvl="0" w:tplc="501C9B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5E7B5A27"/>
    <w:multiLevelType w:val="hybridMultilevel"/>
    <w:tmpl w:val="FAFEAD92"/>
    <w:lvl w:ilvl="0" w:tplc="1E6ED5D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7061C9C"/>
    <w:multiLevelType w:val="hybridMultilevel"/>
    <w:tmpl w:val="7C5AE796"/>
    <w:lvl w:ilvl="0" w:tplc="EDE4F2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1603732"/>
    <w:multiLevelType w:val="singleLevel"/>
    <w:tmpl w:val="943C567E"/>
    <w:lvl w:ilvl="0">
      <w:start w:val="2"/>
      <w:numFmt w:val="decimal"/>
      <w:lvlText w:val="%1."/>
      <w:legacy w:legacy="true" w:legacySpace="0" w:legacyIndent="360"/>
      <w:lvlJc w:val="left"/>
      <w:rPr>
        <w:rFonts w:hint="default" w:ascii="Times New Roman" w:hAnsi="Times New Roman" w:cs="Times New Roman"/>
      </w:rPr>
    </w:lvl>
  </w:abstractNum>
  <w:abstractNum w:abstractNumId="9">
    <w:nsid w:val="79EE7967"/>
    <w:multiLevelType w:val="hybridMultilevel"/>
    <w:tmpl w:val="44467DEC"/>
    <w:lvl w:ilvl="0" w:tplc="950EC49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/>
      </w:rPr>
    </w:lvl>
    <w:lvl w:ilvl="1" w:tplc="041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0">
    <w:nsid w:val="7E764569"/>
    <w:multiLevelType w:val="hybridMultilevel"/>
    <w:tmpl w:val="D5B4087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8"/>
  <w:embedSystemFonts/>
  <w:bordersDoNotSurroundHeader/>
  <w:bordersDoNotSurroundFooter/>
  <w:proofState w:spelling="clean" w:grammar="clean"/>
  <w:attachedTemplate r:id="rId1"/>
  <w:stylePaneFormatFilter w:val="3F0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5C2A"/>
    <w:rsid w:val="00021A16"/>
    <w:rsid w:val="00022501"/>
    <w:rsid w:val="0002742B"/>
    <w:rsid w:val="00030E55"/>
    <w:rsid w:val="000322E4"/>
    <w:rsid w:val="00032DA9"/>
    <w:rsid w:val="00037477"/>
    <w:rsid w:val="000409CC"/>
    <w:rsid w:val="00043CF9"/>
    <w:rsid w:val="0005260F"/>
    <w:rsid w:val="00052AD1"/>
    <w:rsid w:val="000533AC"/>
    <w:rsid w:val="00057A65"/>
    <w:rsid w:val="00062EBD"/>
    <w:rsid w:val="00072AB8"/>
    <w:rsid w:val="00073792"/>
    <w:rsid w:val="0007427E"/>
    <w:rsid w:val="00081B8F"/>
    <w:rsid w:val="00084530"/>
    <w:rsid w:val="00084FD6"/>
    <w:rsid w:val="00086954"/>
    <w:rsid w:val="00087100"/>
    <w:rsid w:val="000922C6"/>
    <w:rsid w:val="000A31EB"/>
    <w:rsid w:val="000A6B65"/>
    <w:rsid w:val="000B3031"/>
    <w:rsid w:val="000B7936"/>
    <w:rsid w:val="000C4101"/>
    <w:rsid w:val="000C5BF1"/>
    <w:rsid w:val="000D1EA6"/>
    <w:rsid w:val="000E67F2"/>
    <w:rsid w:val="000F4B1A"/>
    <w:rsid w:val="0010093D"/>
    <w:rsid w:val="00103009"/>
    <w:rsid w:val="00103444"/>
    <w:rsid w:val="00104E87"/>
    <w:rsid w:val="001055A3"/>
    <w:rsid w:val="00111211"/>
    <w:rsid w:val="0012436F"/>
    <w:rsid w:val="00126688"/>
    <w:rsid w:val="001266CD"/>
    <w:rsid w:val="00131E59"/>
    <w:rsid w:val="001377CF"/>
    <w:rsid w:val="00141CEA"/>
    <w:rsid w:val="001423E1"/>
    <w:rsid w:val="00143AD2"/>
    <w:rsid w:val="001503B9"/>
    <w:rsid w:val="00150C45"/>
    <w:rsid w:val="00155512"/>
    <w:rsid w:val="00165E85"/>
    <w:rsid w:val="00167B11"/>
    <w:rsid w:val="00180D9D"/>
    <w:rsid w:val="00182399"/>
    <w:rsid w:val="001A5091"/>
    <w:rsid w:val="001B03EF"/>
    <w:rsid w:val="001B1175"/>
    <w:rsid w:val="001D15B2"/>
    <w:rsid w:val="001E0C2F"/>
    <w:rsid w:val="001E1747"/>
    <w:rsid w:val="001F2089"/>
    <w:rsid w:val="00204437"/>
    <w:rsid w:val="002100AA"/>
    <w:rsid w:val="002107D9"/>
    <w:rsid w:val="00212CE0"/>
    <w:rsid w:val="002160E4"/>
    <w:rsid w:val="002273E0"/>
    <w:rsid w:val="00227606"/>
    <w:rsid w:val="0023488E"/>
    <w:rsid w:val="00236428"/>
    <w:rsid w:val="0025057D"/>
    <w:rsid w:val="00255861"/>
    <w:rsid w:val="00263E9F"/>
    <w:rsid w:val="00264330"/>
    <w:rsid w:val="00264C9B"/>
    <w:rsid w:val="0027278C"/>
    <w:rsid w:val="00275C2A"/>
    <w:rsid w:val="0027782C"/>
    <w:rsid w:val="00281875"/>
    <w:rsid w:val="00287D4D"/>
    <w:rsid w:val="002963B9"/>
    <w:rsid w:val="002A0463"/>
    <w:rsid w:val="002B545F"/>
    <w:rsid w:val="002B7B39"/>
    <w:rsid w:val="002D2D97"/>
    <w:rsid w:val="002D6987"/>
    <w:rsid w:val="002F1848"/>
    <w:rsid w:val="003016E0"/>
    <w:rsid w:val="00302B2E"/>
    <w:rsid w:val="00304C4F"/>
    <w:rsid w:val="00312A18"/>
    <w:rsid w:val="00313D71"/>
    <w:rsid w:val="00313E0A"/>
    <w:rsid w:val="003141CB"/>
    <w:rsid w:val="0033386F"/>
    <w:rsid w:val="00333C14"/>
    <w:rsid w:val="00342B57"/>
    <w:rsid w:val="003458E3"/>
    <w:rsid w:val="00351F5F"/>
    <w:rsid w:val="00353E43"/>
    <w:rsid w:val="00355F1B"/>
    <w:rsid w:val="0036473E"/>
    <w:rsid w:val="00371027"/>
    <w:rsid w:val="00372358"/>
    <w:rsid w:val="003814BC"/>
    <w:rsid w:val="00381E33"/>
    <w:rsid w:val="00385F7B"/>
    <w:rsid w:val="00391B87"/>
    <w:rsid w:val="003A76C6"/>
    <w:rsid w:val="003B245E"/>
    <w:rsid w:val="003C00C7"/>
    <w:rsid w:val="003C78DD"/>
    <w:rsid w:val="003D2EC8"/>
    <w:rsid w:val="003D4CCE"/>
    <w:rsid w:val="003D5568"/>
    <w:rsid w:val="003D576F"/>
    <w:rsid w:val="003E3854"/>
    <w:rsid w:val="003F28B2"/>
    <w:rsid w:val="003F444D"/>
    <w:rsid w:val="003F48A2"/>
    <w:rsid w:val="0042049B"/>
    <w:rsid w:val="00422562"/>
    <w:rsid w:val="00427806"/>
    <w:rsid w:val="004310D8"/>
    <w:rsid w:val="00435BA3"/>
    <w:rsid w:val="00441C48"/>
    <w:rsid w:val="004477C2"/>
    <w:rsid w:val="00450574"/>
    <w:rsid w:val="00452C7C"/>
    <w:rsid w:val="004532B4"/>
    <w:rsid w:val="004547D3"/>
    <w:rsid w:val="0045737D"/>
    <w:rsid w:val="00463D42"/>
    <w:rsid w:val="00466378"/>
    <w:rsid w:val="00472835"/>
    <w:rsid w:val="00481420"/>
    <w:rsid w:val="004859B2"/>
    <w:rsid w:val="00486972"/>
    <w:rsid w:val="00486D7F"/>
    <w:rsid w:val="00487DE7"/>
    <w:rsid w:val="0049268B"/>
    <w:rsid w:val="00492B14"/>
    <w:rsid w:val="004B11E0"/>
    <w:rsid w:val="004C0C37"/>
    <w:rsid w:val="004C2B4F"/>
    <w:rsid w:val="004C2E05"/>
    <w:rsid w:val="004C3A51"/>
    <w:rsid w:val="004C6E1C"/>
    <w:rsid w:val="004D48A7"/>
    <w:rsid w:val="004D7DCD"/>
    <w:rsid w:val="004E0ECC"/>
    <w:rsid w:val="004E45E2"/>
    <w:rsid w:val="004E5198"/>
    <w:rsid w:val="004E5CB8"/>
    <w:rsid w:val="004F1441"/>
    <w:rsid w:val="004F47FA"/>
    <w:rsid w:val="00504C02"/>
    <w:rsid w:val="00511293"/>
    <w:rsid w:val="00511440"/>
    <w:rsid w:val="00512C2E"/>
    <w:rsid w:val="00512EAC"/>
    <w:rsid w:val="005172EC"/>
    <w:rsid w:val="0052378D"/>
    <w:rsid w:val="00527A0E"/>
    <w:rsid w:val="00537004"/>
    <w:rsid w:val="00544C99"/>
    <w:rsid w:val="005450E9"/>
    <w:rsid w:val="0056579C"/>
    <w:rsid w:val="00574F9C"/>
    <w:rsid w:val="00577353"/>
    <w:rsid w:val="0058196D"/>
    <w:rsid w:val="005829C8"/>
    <w:rsid w:val="00587DB4"/>
    <w:rsid w:val="00594495"/>
    <w:rsid w:val="005A0C33"/>
    <w:rsid w:val="005A177D"/>
    <w:rsid w:val="005A3233"/>
    <w:rsid w:val="005A5DF7"/>
    <w:rsid w:val="005B491B"/>
    <w:rsid w:val="005B52BA"/>
    <w:rsid w:val="005C0DBF"/>
    <w:rsid w:val="005C45A3"/>
    <w:rsid w:val="005E3330"/>
    <w:rsid w:val="005F3040"/>
    <w:rsid w:val="00605B09"/>
    <w:rsid w:val="006102B6"/>
    <w:rsid w:val="0061318E"/>
    <w:rsid w:val="00620057"/>
    <w:rsid w:val="006209B3"/>
    <w:rsid w:val="00622FE5"/>
    <w:rsid w:val="0062751C"/>
    <w:rsid w:val="00627D18"/>
    <w:rsid w:val="00631462"/>
    <w:rsid w:val="006374EC"/>
    <w:rsid w:val="00641058"/>
    <w:rsid w:val="00644F72"/>
    <w:rsid w:val="00655A93"/>
    <w:rsid w:val="006567A4"/>
    <w:rsid w:val="00660312"/>
    <w:rsid w:val="00663151"/>
    <w:rsid w:val="006635C4"/>
    <w:rsid w:val="00663D43"/>
    <w:rsid w:val="00671D20"/>
    <w:rsid w:val="00677699"/>
    <w:rsid w:val="00677C0B"/>
    <w:rsid w:val="00687EC9"/>
    <w:rsid w:val="00687FD9"/>
    <w:rsid w:val="00693808"/>
    <w:rsid w:val="0069570F"/>
    <w:rsid w:val="006A25A4"/>
    <w:rsid w:val="006A325A"/>
    <w:rsid w:val="006B0185"/>
    <w:rsid w:val="006B0E65"/>
    <w:rsid w:val="006B1015"/>
    <w:rsid w:val="006B7278"/>
    <w:rsid w:val="006C1DD0"/>
    <w:rsid w:val="006C6481"/>
    <w:rsid w:val="006D7323"/>
    <w:rsid w:val="006E3C2C"/>
    <w:rsid w:val="006E64C7"/>
    <w:rsid w:val="006F078D"/>
    <w:rsid w:val="006F431B"/>
    <w:rsid w:val="00700E6C"/>
    <w:rsid w:val="00702AED"/>
    <w:rsid w:val="007118E4"/>
    <w:rsid w:val="0071194D"/>
    <w:rsid w:val="007128AE"/>
    <w:rsid w:val="007320F2"/>
    <w:rsid w:val="007441CC"/>
    <w:rsid w:val="0075545A"/>
    <w:rsid w:val="00756993"/>
    <w:rsid w:val="00763E68"/>
    <w:rsid w:val="007645C0"/>
    <w:rsid w:val="007649B4"/>
    <w:rsid w:val="00766426"/>
    <w:rsid w:val="00771967"/>
    <w:rsid w:val="00782C07"/>
    <w:rsid w:val="00785AB1"/>
    <w:rsid w:val="00790BCB"/>
    <w:rsid w:val="00797956"/>
    <w:rsid w:val="007A0E01"/>
    <w:rsid w:val="007A40BB"/>
    <w:rsid w:val="007A7C9D"/>
    <w:rsid w:val="007B5328"/>
    <w:rsid w:val="007C2AB9"/>
    <w:rsid w:val="007C4ED7"/>
    <w:rsid w:val="007D1350"/>
    <w:rsid w:val="007D3E65"/>
    <w:rsid w:val="007D44A3"/>
    <w:rsid w:val="007E6EC4"/>
    <w:rsid w:val="007F708B"/>
    <w:rsid w:val="0080089F"/>
    <w:rsid w:val="00800E6E"/>
    <w:rsid w:val="00804345"/>
    <w:rsid w:val="00804FDF"/>
    <w:rsid w:val="00827D37"/>
    <w:rsid w:val="00827FB1"/>
    <w:rsid w:val="0083160A"/>
    <w:rsid w:val="00833CCE"/>
    <w:rsid w:val="00834E94"/>
    <w:rsid w:val="00834F0E"/>
    <w:rsid w:val="00835884"/>
    <w:rsid w:val="00852887"/>
    <w:rsid w:val="00861FF9"/>
    <w:rsid w:val="008623A6"/>
    <w:rsid w:val="0086288A"/>
    <w:rsid w:val="00867B7A"/>
    <w:rsid w:val="008705E6"/>
    <w:rsid w:val="00874845"/>
    <w:rsid w:val="0087578B"/>
    <w:rsid w:val="00880F1C"/>
    <w:rsid w:val="008819BB"/>
    <w:rsid w:val="008941A5"/>
    <w:rsid w:val="00894B1B"/>
    <w:rsid w:val="008A7857"/>
    <w:rsid w:val="008B7697"/>
    <w:rsid w:val="008C5658"/>
    <w:rsid w:val="008C634C"/>
    <w:rsid w:val="008C7428"/>
    <w:rsid w:val="008D17DB"/>
    <w:rsid w:val="008D39B4"/>
    <w:rsid w:val="008D65A9"/>
    <w:rsid w:val="008F0950"/>
    <w:rsid w:val="008F3200"/>
    <w:rsid w:val="00916D64"/>
    <w:rsid w:val="009170DC"/>
    <w:rsid w:val="009208BD"/>
    <w:rsid w:val="00920E25"/>
    <w:rsid w:val="0092673A"/>
    <w:rsid w:val="00926BAD"/>
    <w:rsid w:val="00935F37"/>
    <w:rsid w:val="0093668D"/>
    <w:rsid w:val="009457FE"/>
    <w:rsid w:val="00967EBA"/>
    <w:rsid w:val="00983200"/>
    <w:rsid w:val="0098766D"/>
    <w:rsid w:val="00990DBC"/>
    <w:rsid w:val="009934EF"/>
    <w:rsid w:val="009942B5"/>
    <w:rsid w:val="009953D3"/>
    <w:rsid w:val="009B31B3"/>
    <w:rsid w:val="009C58A7"/>
    <w:rsid w:val="009D7663"/>
    <w:rsid w:val="009E3B16"/>
    <w:rsid w:val="009F0D5A"/>
    <w:rsid w:val="009F22A4"/>
    <w:rsid w:val="009F566A"/>
    <w:rsid w:val="009F59D6"/>
    <w:rsid w:val="00A01B88"/>
    <w:rsid w:val="00A01E0F"/>
    <w:rsid w:val="00A02643"/>
    <w:rsid w:val="00A25825"/>
    <w:rsid w:val="00A261CE"/>
    <w:rsid w:val="00A32D76"/>
    <w:rsid w:val="00A3757C"/>
    <w:rsid w:val="00A42851"/>
    <w:rsid w:val="00A43347"/>
    <w:rsid w:val="00A46BFF"/>
    <w:rsid w:val="00A47B78"/>
    <w:rsid w:val="00A63B2C"/>
    <w:rsid w:val="00A72BA5"/>
    <w:rsid w:val="00A734FA"/>
    <w:rsid w:val="00A818D9"/>
    <w:rsid w:val="00A83434"/>
    <w:rsid w:val="00A845E2"/>
    <w:rsid w:val="00A96787"/>
    <w:rsid w:val="00AA1526"/>
    <w:rsid w:val="00AA591D"/>
    <w:rsid w:val="00AA7FED"/>
    <w:rsid w:val="00AB5A50"/>
    <w:rsid w:val="00AC0000"/>
    <w:rsid w:val="00AC03AE"/>
    <w:rsid w:val="00AC66F7"/>
    <w:rsid w:val="00AD3297"/>
    <w:rsid w:val="00AD587A"/>
    <w:rsid w:val="00AD5AEE"/>
    <w:rsid w:val="00AD5FA8"/>
    <w:rsid w:val="00AE244B"/>
    <w:rsid w:val="00AE544E"/>
    <w:rsid w:val="00AF092C"/>
    <w:rsid w:val="00AF255C"/>
    <w:rsid w:val="00B07786"/>
    <w:rsid w:val="00B1007F"/>
    <w:rsid w:val="00B11682"/>
    <w:rsid w:val="00B13862"/>
    <w:rsid w:val="00B212E5"/>
    <w:rsid w:val="00B25A6F"/>
    <w:rsid w:val="00B272E7"/>
    <w:rsid w:val="00B34500"/>
    <w:rsid w:val="00B42131"/>
    <w:rsid w:val="00B526D5"/>
    <w:rsid w:val="00B57CC3"/>
    <w:rsid w:val="00B63BE9"/>
    <w:rsid w:val="00B729A3"/>
    <w:rsid w:val="00B73825"/>
    <w:rsid w:val="00B75F34"/>
    <w:rsid w:val="00B8293A"/>
    <w:rsid w:val="00B85103"/>
    <w:rsid w:val="00BA57D5"/>
    <w:rsid w:val="00BA73B6"/>
    <w:rsid w:val="00BB5704"/>
    <w:rsid w:val="00BC3DC8"/>
    <w:rsid w:val="00BC5C8D"/>
    <w:rsid w:val="00BE2DED"/>
    <w:rsid w:val="00BE5701"/>
    <w:rsid w:val="00BE5C72"/>
    <w:rsid w:val="00BE74CA"/>
    <w:rsid w:val="00BF1FBC"/>
    <w:rsid w:val="00BF7EDF"/>
    <w:rsid w:val="00C07CE9"/>
    <w:rsid w:val="00C1452E"/>
    <w:rsid w:val="00C151D9"/>
    <w:rsid w:val="00C173E7"/>
    <w:rsid w:val="00C25333"/>
    <w:rsid w:val="00C32F07"/>
    <w:rsid w:val="00C452D9"/>
    <w:rsid w:val="00C510B8"/>
    <w:rsid w:val="00C54B5C"/>
    <w:rsid w:val="00C62D32"/>
    <w:rsid w:val="00C7351A"/>
    <w:rsid w:val="00C7471F"/>
    <w:rsid w:val="00C76630"/>
    <w:rsid w:val="00C83231"/>
    <w:rsid w:val="00C872D7"/>
    <w:rsid w:val="00C90DF7"/>
    <w:rsid w:val="00C92E10"/>
    <w:rsid w:val="00C92E22"/>
    <w:rsid w:val="00C944C7"/>
    <w:rsid w:val="00C94892"/>
    <w:rsid w:val="00CA0502"/>
    <w:rsid w:val="00CA0ED0"/>
    <w:rsid w:val="00CA1646"/>
    <w:rsid w:val="00CB00DC"/>
    <w:rsid w:val="00CB3A80"/>
    <w:rsid w:val="00CB52E2"/>
    <w:rsid w:val="00CB7733"/>
    <w:rsid w:val="00CC0382"/>
    <w:rsid w:val="00CC19AF"/>
    <w:rsid w:val="00CC4FE3"/>
    <w:rsid w:val="00CC5843"/>
    <w:rsid w:val="00CD2787"/>
    <w:rsid w:val="00CD39B2"/>
    <w:rsid w:val="00CD5351"/>
    <w:rsid w:val="00CD6791"/>
    <w:rsid w:val="00CE1FC9"/>
    <w:rsid w:val="00CE2663"/>
    <w:rsid w:val="00CE3251"/>
    <w:rsid w:val="00CE3277"/>
    <w:rsid w:val="00CF6718"/>
    <w:rsid w:val="00CF7B0C"/>
    <w:rsid w:val="00D002CF"/>
    <w:rsid w:val="00D022E9"/>
    <w:rsid w:val="00D144A2"/>
    <w:rsid w:val="00D35F52"/>
    <w:rsid w:val="00D368DB"/>
    <w:rsid w:val="00D41EAE"/>
    <w:rsid w:val="00D43A1E"/>
    <w:rsid w:val="00D52D06"/>
    <w:rsid w:val="00D61B0B"/>
    <w:rsid w:val="00D61BD0"/>
    <w:rsid w:val="00D6518B"/>
    <w:rsid w:val="00D7092F"/>
    <w:rsid w:val="00D7208C"/>
    <w:rsid w:val="00D751A7"/>
    <w:rsid w:val="00D7627A"/>
    <w:rsid w:val="00D827A4"/>
    <w:rsid w:val="00D845C9"/>
    <w:rsid w:val="00D86A27"/>
    <w:rsid w:val="00D91056"/>
    <w:rsid w:val="00D92E83"/>
    <w:rsid w:val="00D93B68"/>
    <w:rsid w:val="00DA6378"/>
    <w:rsid w:val="00DA6673"/>
    <w:rsid w:val="00DA67FF"/>
    <w:rsid w:val="00DA74D9"/>
    <w:rsid w:val="00DB015F"/>
    <w:rsid w:val="00DB3BC7"/>
    <w:rsid w:val="00DB5CCD"/>
    <w:rsid w:val="00DB6790"/>
    <w:rsid w:val="00DC6146"/>
    <w:rsid w:val="00DD03EC"/>
    <w:rsid w:val="00DD0941"/>
    <w:rsid w:val="00DF2CA3"/>
    <w:rsid w:val="00DF31B1"/>
    <w:rsid w:val="00E05EC4"/>
    <w:rsid w:val="00E06FD3"/>
    <w:rsid w:val="00E149C9"/>
    <w:rsid w:val="00E16640"/>
    <w:rsid w:val="00E175DC"/>
    <w:rsid w:val="00E22BC4"/>
    <w:rsid w:val="00E363A3"/>
    <w:rsid w:val="00E401B1"/>
    <w:rsid w:val="00E506E2"/>
    <w:rsid w:val="00E538E8"/>
    <w:rsid w:val="00E563B6"/>
    <w:rsid w:val="00E71CC6"/>
    <w:rsid w:val="00E7404C"/>
    <w:rsid w:val="00E755CD"/>
    <w:rsid w:val="00E935FB"/>
    <w:rsid w:val="00EA28D7"/>
    <w:rsid w:val="00EA4994"/>
    <w:rsid w:val="00EC3583"/>
    <w:rsid w:val="00EC67CD"/>
    <w:rsid w:val="00ED33A0"/>
    <w:rsid w:val="00EE48F8"/>
    <w:rsid w:val="00EE6018"/>
    <w:rsid w:val="00EF08C9"/>
    <w:rsid w:val="00EF46E3"/>
    <w:rsid w:val="00EF57D1"/>
    <w:rsid w:val="00EF6513"/>
    <w:rsid w:val="00F118F5"/>
    <w:rsid w:val="00F20297"/>
    <w:rsid w:val="00F2574F"/>
    <w:rsid w:val="00F2584D"/>
    <w:rsid w:val="00F32008"/>
    <w:rsid w:val="00F3229A"/>
    <w:rsid w:val="00F42E4D"/>
    <w:rsid w:val="00F45AEF"/>
    <w:rsid w:val="00F46460"/>
    <w:rsid w:val="00F617C3"/>
    <w:rsid w:val="00F61E8E"/>
    <w:rsid w:val="00F63500"/>
    <w:rsid w:val="00F67008"/>
    <w:rsid w:val="00F70BC9"/>
    <w:rsid w:val="00F75CF6"/>
    <w:rsid w:val="00F979CC"/>
    <w:rsid w:val="00FB5CF1"/>
    <w:rsid w:val="00FC640A"/>
    <w:rsid w:val="00FC6C3D"/>
    <w:rsid w:val="00FC72BB"/>
    <w:rsid w:val="00FD1FD2"/>
    <w:rsid w:val="00FD2FBC"/>
    <w:rsid w:val="00FD50A1"/>
    <w:rsid w:val="00FD599A"/>
    <w:rsid w:val="00FE09C1"/>
    <w:rsid w:val="00FF271F"/>
    <w:rsid w:val="00FF73BC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2050" v:ext="edit"/>
    <o:shapelayout v:ext="edit">
      <o:idmap data="2" v:ext="edit"/>
    </o:shapelayout>
  </w:shapeDefaults>
  <w:decimalSymbol w:val=","/>
  <w:listSeparator w:val=";"/>
  <w14:docId w14:val="1FE712B6"/>
  <w15:docId w15:val="{62811BB5-BEA1-491A-9E8F-443614E92273}"/>
  <w14:defaultImageDpi w14:val="0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0" w:line="240" w:lineRule="auto"/>
    </w:pPr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9"/>
    <w:qFormat/>
    <w:rsid w:val="00275C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locked/>
    <w:rPr>
      <w:rFonts w:cs="Times New Roman" w:asciiTheme="majorHAnsi" w:hAnsiTheme="majorHAnsi" w:eastAsiaTheme="majorEastAsia"/>
      <w:b/>
      <w:bCs/>
      <w:kern w:val="32"/>
      <w:sz w:val="32"/>
      <w:szCs w:val="32"/>
    </w:rPr>
  </w:style>
  <w:style w:type="paragraph" w:styleId="Tijeloteksta">
    <w:name w:val="Body Text"/>
    <w:basedOn w:val="Normal"/>
    <w:link w:val="TijelotekstaChar"/>
    <w:uiPriority w:val="99"/>
    <w:rsid w:val="008F3200"/>
    <w:pPr>
      <w:jc w:val="both"/>
    </w:pPr>
  </w:style>
  <w:style w:type="character" w:styleId="TijelotekstaChar" w:customStyle="true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type="paragraph" w:styleId="Zaglavlje">
    <w:name w:val="header"/>
    <w:basedOn w:val="Normal"/>
    <w:link w:val="ZaglavljeChar"/>
    <w:uiPriority w:val="99"/>
    <w:rsid w:val="006B018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type="character" w:styleId="Brojstranice">
    <w:name w:val="page number"/>
    <w:basedOn w:val="Zadanifontodlomka"/>
    <w:uiPriority w:val="99"/>
    <w:rsid w:val="006B0185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1055A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type="paragraph" w:styleId="Bezproreda">
    <w:name w:val="No Spacing"/>
    <w:uiPriority w:val="1"/>
    <w:qFormat/>
    <w:rsid w:val="00A02643"/>
    <w:pPr>
      <w:spacing w:after="0" w:line="240" w:lineRule="auto"/>
    </w:pPr>
    <w:rPr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76C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A76C6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3A76C6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8D17D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B11E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B11E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B11E0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B11E0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B11E0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svibnja 2026.</izvorni_sadrzaj>
    <derivirana_varijabla naziv="DomainObject.DatumDonosenjaOdluke_1">13.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Ratko</izvorni_sadrzaj>
    <derivirana_varijabla naziv="DomainObject.DonositeljOdluke.Ime_1">Ratko</derivirana_varijabla>
  </DomainObject.DonositeljOdluke.Ime>
  <DomainObject.DonositeljOdluke.Prezime>
    <izvorni_sadrzaj>Laban</izvorni_sadrzaj>
    <derivirana_varijabla naziv="DomainObject.DonositeljOdluke.Prezime_1">Laban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1242</izvorni_sadrzaj>
    <derivirana_varijabla naziv="DomainObject.Predmet.Broj_1">1242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svibnja 2026.</izvorni_sadrzaj>
    <derivirana_varijabla naziv="DomainObject.Predmet.DatumIzradeOptuznogAkta_1">9. svibnja 2026.</derivirana_varijabla>
  </DomainObject.Predmet.DatumIzradeOptuznogAkta>
  <DomainObject.Predmet.DatumIzradeOptuznogAktaFormated>
    <izvorni_sadrzaj>9.5.2026.</izvorni_sadrzaj>
    <derivirana_varijabla naziv="DomainObject.Predmet.DatumIzradeOptuznogAktaFormated_1">9.5.2026.</derivirana_varijabla>
  </DomainObject.Predmet.DatumIzradeOptuznogAktaFormated>
  <DomainObject.Predmet.DatumOsnivanja>
    <izvorni_sadrzaj>13. svibnja 2026.</izvorni_sadrzaj>
    <derivirana_varijabla naziv="DomainObject.Predmet.DatumOsnivanja_1">13.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svibnja 2026.</izvorni_sadrzaj>
    <derivirana_varijabla naziv="DomainObject.Predmet.DatumPrimitkaOptuznogAkta_1">13. svibnja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24. kolovoza 1998.</izvorni_sadrzaj>
    <derivirana_varijabla naziv="DomainObject.Predmet.OkrivljenikFizickaOsoba.DatumRodjenja_1">24. kolovoza 1998.</derivirana_varijabla>
  </DomainObject.Predmet.OkrivljenikFizickaOsoba.DatumRodjenja>
  <DomainObject.Predmet.OkrivljenikFizickaOsoba.DatumRodjenjaFormated>
    <izvorni_sadrzaj>24.8.1998.</izvorni_sadrzaj>
    <derivirana_varijabla naziv="DomainObject.Predmet.OkrivljenikFizickaOsoba.DatumRodjenjaFormated_1">24.8.1998.</derivirana_varijabla>
  </DomainObject.Predmet.OkrivljenikFizickaOsoba.DatumRodjenjaFormated>
  <DomainObject.Predmet.OkrivljenikFizickaOsoba.Ime>
    <izvorni_sadrzaj>Vedran</izvorni_sadrzaj>
    <derivirana_varijabla naziv="DomainObject.Predmet.OkrivljenikFizickaOsoba.Ime_1">Vedran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Bjelovar (Bjelovar)</izvorni_sadrzaj>
    <derivirana_varijabla naziv="DomainObject.Predmet.OkrivljenikFizickaOsoba.MjestoRodjenja_1">Bjelovar (Bjelovar)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Vedran Bugarinović</izvorni_sadrzaj>
    <derivirana_varijabla naziv="DomainObject.Predmet.OkrivljenikFizickaOsoba.Naziv_1">Vedran Bugarinović</derivirana_varijabla>
  </DomainObject.Predmet.OkrivljenikFizickaOsoba.Naziv>
  <DomainObject.Predmet.OkrivljenikFizickaOsoba.Prezime>
    <izvorni_sadrzaj>Bugarinović</izvorni_sadrzaj>
    <derivirana_varijabla naziv="DomainObject.Predmet.OkrivljenikFizickaOsoba.Prezime_1">Bugarinović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38816418100</izvorni_sadrzaj>
    <derivirana_varijabla naziv="DomainObject.Predmet.OkrivljenikFizickaOsoba.Oib_1">38816418100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Pp-1242/2026</izvorni_sadrzaj>
    <derivirana_varijabla naziv="DomainObject.Predmet.OznakaBroj_1">Pp-1242/2026</derivirana_varijabla>
  </DomainObject.Predmet.OznakaBroj>
  <DomainObject.Predmet.OznakaBrojOptuznogAkta>
    <izvorni_sadrzaj>511-02-05-26-1</izvorni_sadrzaj>
    <derivirana_varijabla naziv="DomainObject.Predmet.OznakaBrojOptuznogAkta_1">511-02-05-26-1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optužni</izvorni_sadrzaj>
    <derivirana_varijabla naziv="DomainObject.Predmet.PrimjedbaSuca_1">optužni</derivirana_varijabla>
  </DomainObject.Predmet.PrimjedbaSuca>
  <DomainObject.Predmet.ProtustrankaFormated>
    <izvorni_sadrzaj>  Leon Filipović; Milan Bugarinović; Vedran Bugarinović</izvorni_sadrzaj>
    <derivirana_varijabla naziv="DomainObject.Predmet.ProtustrankaFormated_1">  Leon Filipović; Milan Bugarinović; Vedran Bugarinović</derivirana_varijabla>
  </DomainObject.Predmet.ProtustrankaFormated>
  <DomainObject.Predmet.ProtustrankaFormatedOIB>
    <izvorni_sadrzaj>  Leon Filipović, OIB 84767153890; Milan Bugarinović, OIB 75621676645; Vedran Bugarinović, OIB 38816418100</izvorni_sadrzaj>
    <derivirana_varijabla naziv="DomainObject.Predmet.ProtustrankaFormatedOIB_1">  Leon Filipović, OIB 84767153890; Milan Bugarinović, OIB 75621676645; Vedran Bugarinović, OIB 38816418100</derivirana_varijabla>
  </DomainObject.Predmet.ProtustrankaFormatedOIB>
  <DomainObject.Predmet.ProtustrankaFormatedWithAdress>
    <izvorni_sadrzaj> Leon Filipović, Gudovac 188, 43251 Gudovac; Milan Bugarinović, Gudovac 189, 43251 Gudovac; Vedran Bugarinović, Prgomelje 11, 43000 Prgomelje</izvorni_sadrzaj>
    <derivirana_varijabla naziv="DomainObject.Predmet.ProtustrankaFormatedWithAdress_1"> Leon Filipović, Gudovac 188, 43251 Gudovac; Milan Bugarinović, Gudovac 189, 43251 Gudovac; Vedran Bugarinović, Prgomelje 11, 43000 Prgomelje</derivirana_varijabla>
  </DomainObject.Predmet.ProtustrankaFormatedWithAdress>
  <DomainObject.Predmet.ProtustrankaFormatedWithAdressOIB>
    <izvorni_sadrzaj> Leon Filipović, OIB 84767153890, Gudovac 188, 43251 Gudovac; Milan Bugarinović, OIB 75621676645, Gudovac 189, 43251 Gudovac; Vedran Bugarinović, OIB 38816418100, Prgomelje 11, 43000 Prgomelje</izvorni_sadrzaj>
    <derivirana_varijabla naziv="DomainObject.Predmet.ProtustrankaFormatedWithAdressOIB_1"> Leon Filipović, OIB 84767153890, Gudovac 188, 43251 Gudovac; Milan Bugarinović, OIB 75621676645, Gudovac 189, 43251 Gudovac; Vedran Bugarinović, OIB 38816418100, Prgomelje 11, 43000 Prgomelje</derivirana_varijabla>
  </DomainObject.Predmet.ProtustrankaFormatedWithAdressOIB>
  <DomainObject.Predmet.ProtustrankaWithAdress>
    <izvorni_sadrzaj>Leon Filipović Gudovac 188, 43251 Gudovac, Milan Bugarinović Gudovac 189, 43251 Gudovac, Vedran Bugarinović Prgomelje 11, 43000 Prgomelje</izvorni_sadrzaj>
    <derivirana_varijabla naziv="DomainObject.Predmet.ProtustrankaWithAdress_1">Leon Filipović Gudovac 188, 43251 Gudovac, Milan Bugarinović Gudovac 189, 43251 Gudovac, Vedran Bugarinović Prgomelje 11, 43000 Prgomelje</derivirana_varijabla>
  </DomainObject.Predmet.ProtustrankaWithAdress>
  <DomainObject.Predmet.ProtustrankaWithAdressOIB>
    <izvorni_sadrzaj>Leon Filipović, OIB 84767153890, Gudovac 188, 43251 Gudovac, Milan Bugarinović, OIB 75621676645, Gudovac 189, 43251 Gudovac, Vedran Bugarinović, OIB 38816418100, Prgomelje 11, 43000 Prgomelje</izvorni_sadrzaj>
    <derivirana_varijabla naziv="DomainObject.Predmet.ProtustrankaWithAdressOIB_1">Leon Filipović, OIB 84767153890, Gudovac 188, 43251 Gudovac, Milan Bugarinović, OIB 75621676645, Gudovac 189, 43251 Gudovac, Vedran Bugarinović, OIB 38816418100, Prgomelje 11, 43000 Prgomelje</derivirana_varijabla>
  </DomainObject.Predmet.ProtustrankaWithAdressOIB>
  <DomainObject.Predmet.ProtustrankaNazivFormated>
    <izvorni_sadrzaj>Leon Filipović,Milan Bugarinović,Vedran Bugarinović</izvorni_sadrzaj>
    <derivirana_varijabla naziv="DomainObject.Predmet.ProtustrankaNazivFormated_1">Leon Filipović,Milan Bugarinović,Vedran Bugarinović</derivirana_varijabla>
  </DomainObject.Predmet.ProtustrankaNazivFormated>
  <DomainObject.Predmet.ProtustrankaNazivFormatedOIB>
    <izvorni_sadrzaj>Leon Filipović, OIB 84767153890,Milan Bugarinović, OIB 75621676645,Vedran Bugarinović, OIB 38816418100</izvorni_sadrzaj>
    <derivirana_varijabla naziv="DomainObject.Predmet.ProtustrankaNazivFormatedOIB_1">Leon Filipović, OIB 84767153890,Milan Bugarinović, OIB 75621676645,Vedran Bugarinović, OIB 38816418100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Ratko Laban 42.</izvorni_sadrzaj>
    <derivirana_varijabla naziv="DomainObject.Predmet.Referada.Naziv_1">Ratko Laban 42.</derivirana_varijabla>
  </DomainObject.Predmet.Referada.Naziv>
  <DomainObject.Predmet.Referada.Oznaka>
    <izvorni_sadrzaj>BJ42</izvorni_sadrzaj>
    <derivirana_varijabla naziv="DomainObject.Predmet.Referada.Oznaka_1">BJ42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Ratko Laban</izvorni_sadrzaj>
    <derivirana_varijabla naziv="DomainObject.Predmet.Referada.Sudac_1">Ratko Laban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Bjelovar</izvorni_sadrzaj>
    <derivirana_varijabla naziv="DomainObject.Predmet.StrankaFormated_1">  Policijska postaja Bjelovar</derivirana_varijabla>
  </DomainObject.Predmet.StrankaFormated>
  <DomainObject.Predmet.StrankaFormatedOIB>
    <izvorni_sadrzaj>  Policijska postaja Bjelovar</izvorni_sadrzaj>
    <derivirana_varijabla naziv="DomainObject.Predmet.StrankaFormatedOIB_1">  Policijska postaja Bjelovar</derivirana_varijabla>
  </DomainObject.Predmet.StrankaFormatedOIB>
  <DomainObject.Predmet.StrankaFormatedWithAdress>
    <izvorni_sadrzaj> Policijska postaja Bjelovar, Vlahe Paljetka 2, 43000 Bjelovar</izvorni_sadrzaj>
    <derivirana_varijabla naziv="DomainObject.Predmet.StrankaFormatedWithAdress_1"> Policijska postaja Bjelovar, Vlahe Paljetka 2, 43000 Bjelovar</derivirana_varijabla>
  </DomainObject.Predmet.StrankaFormatedWithAdress>
  <DomainObject.Predmet.StrankaFormatedWithAdressOIB>
    <izvorni_sadrzaj> Policijska postaja Bjelovar, Vlahe Paljetka 2, 43000 Bjelovar</izvorni_sadrzaj>
    <derivirana_varijabla naziv="DomainObject.Predmet.StrankaFormatedWithAdressOIB_1"> Policijska postaja Bjelovar, Vlahe Paljetka 2, 43000 Bjelovar</derivirana_varijabla>
  </DomainObject.Predmet.StrankaFormatedWithAdressOIB>
  <DomainObject.Predmet.StrankaWithAdress>
    <izvorni_sadrzaj>Policijska postaja Bjelovar Vlahe Paljetka 2,43000 Bjelovar</izvorni_sadrzaj>
    <derivirana_varijabla naziv="DomainObject.Predmet.StrankaWithAdress_1">Policijska postaja Bjelovar Vlahe Paljetka 2,43000 Bjelovar</derivirana_varijabla>
  </DomainObject.Predmet.StrankaWithAdress>
  <DomainObject.Predmet.StrankaWithAdressOIB>
    <izvorni_sadrzaj>Policijska postaja Bjelovar, Vlahe Paljetka 2,43000 Bjelovar</izvorni_sadrzaj>
    <derivirana_varijabla naziv="DomainObject.Predmet.StrankaWithAdressOIB_1">Policijska postaja Bjelovar, Vlahe Paljetka 2,43000 Bjelovar</derivirana_varijabla>
  </DomainObject.Predmet.StrankaWithAdressOIB>
  <DomainObject.Predmet.StrankaNazivFormated>
    <izvorni_sadrzaj>Policijska postaja Bjelovar</izvorni_sadrzaj>
    <derivirana_varijabla naziv="DomainObject.Predmet.StrankaNazivFormated_1">Policijska postaja Bjelovar</derivirana_varijabla>
  </DomainObject.Predmet.StrankaNazivFormated>
  <DomainObject.Predmet.StrankaNazivFormatedOIB>
    <izvorni_sadrzaj>Policijska postaja Bjelovar</izvorni_sadrzaj>
    <derivirana_varijabla naziv="DomainObject.Predmet.StrankaNazivFormatedOIB_1">Policijska postaja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Josipa Jelačića 3</izvorni_sadrzaj>
    <derivirana_varijabla naziv="DomainObject.Predmet.Sud.Adresa.UlicaIKBR_1">Josipa Jelačića 3</derivirana_varijabla>
  </DomainObject.Predmet.Sud.Adresa.UlicaIKBR>
  <DomainObject.Predmet.Sud.Naziv>
    <izvorni_sadrzaj>Općinski sud u Bjelovaru</izvorni_sadrzaj>
    <derivirana_varijabla naziv="DomainObject.Predmet.Sud.Naziv_1">Općinski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Ratko Laban 42.</izvorni_sadrzaj>
    <derivirana_varijabla naziv="DomainObject.Predmet.TrenutnaLokacijaSpisa.Naziv_1">Ratko Laban 42.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>SOBA 19</izvorni_sadrzaj>
    <derivirana_varijabla naziv="DomainObject.Predmet.UstrojstvenaJedinicaVodi.Prostorija.Naziv_1">SOBA 19</derivirana_varijabla>
  </DomainObject.Predmet.UstrojstvenaJedinicaVodi.Prostorija.Naziv>
  <DomainObject.Predmet.UstrojstvenaJedinicaVodi.Prostorija.Oznaka>
    <izvorni_sadrzaj>19</izvorni_sadrzaj>
    <derivirana_varijabla naziv="DomainObject.Predmet.UstrojstvenaJedinicaVodi.Prostorija.Oznaka_1">19</derivirana_varijabla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Andrea Hudoletnjak</izvorni_sadrzaj>
    <derivirana_varijabla naziv="DomainObject.Predmet.Zapisnicar_1">Andrea Hudoletnjak</derivirana_varijabla>
  </DomainObject.Predmet.Zapisnicar>
  <DomainObject.Predmet.StrankaListFormated>
    <izvorni_sadrzaj>
      <item>Policijska postaja Bjelovar</item>
    </izvorni_sadrzaj>
    <derivirana_varijabla naziv="DomainObject.Predmet.StrankaListFormated_1">
      <item>Policijska postaja Bjelovar</item>
    </derivirana_varijabla>
  </DomainObject.Predmet.StrankaListFormated>
  <DomainObject.Predmet.StrankaListFormatedOIB>
    <izvorni_sadrzaj>
      <item>Policijska postaja Bjelovar</item>
    </izvorni_sadrzaj>
    <derivirana_varijabla naziv="DomainObject.Predmet.StrankaListFormatedOIB_1">
      <item>Policijska postaja Bjelovar</item>
    </derivirana_varijabla>
  </DomainObject.Predmet.StrankaListFormatedOIB>
  <DomainObject.Predmet.StrankaListFormatedWithAdress>
    <izvorni_sadrzaj>
      <item>Policijska postaja Bjelovar, Vlahe Paljetka 2, 43000 Bjelovar</item>
    </izvorni_sadrzaj>
    <derivirana_varijabla naziv="DomainObject.Predmet.StrankaListFormatedWithAdress_1">
      <item>Policijska postaja Bjelovar, Vlahe Paljetka 2, 43000 Bjelovar</item>
    </derivirana_varijabla>
  </DomainObject.Predmet.StrankaListFormatedWithAdress>
  <DomainObject.Predmet.StrankaListFormatedWithAdressOIB>
    <izvorni_sadrzaj>
      <item>Policijska postaja Bjelovar, Vlahe Paljetka 2, 43000 Bjelovar</item>
    </izvorni_sadrzaj>
    <derivirana_varijabla naziv="DomainObject.Predmet.StrankaListFormatedWithAdressOIB_1">
      <item>Policijska postaja Bjelovar, Vlahe Paljetka 2, 43000 Bjelovar</item>
    </derivirana_varijabla>
  </DomainObject.Predmet.StrankaListFormatedWithAdressOIB>
  <DomainObject.Predmet.StrankaListNazivFormated>
    <izvorni_sadrzaj>
      <item>Policijska postaja Bjelovar</item>
    </izvorni_sadrzaj>
    <derivirana_varijabla naziv="DomainObject.Predmet.StrankaListNazivFormated_1">
      <item>Policijska postaja Bjelovar</item>
    </derivirana_varijabla>
  </DomainObject.Predmet.StrankaListNazivFormated>
  <DomainObject.Predmet.StrankaListNazivFormatedOIB>
    <izvorni_sadrzaj>
      <item>Policijska postaja Bjelovar</item>
    </izvorni_sadrzaj>
    <derivirana_varijabla naziv="DomainObject.Predmet.StrankaListNazivFormatedOIB_1">
      <item>Policijska postaja Bjelovar</item>
    </derivirana_varijabla>
  </DomainObject.Predmet.StrankaListNazivFormatedOIB>
  <DomainObject.Predmet.ProtuStrankaListFormated>
    <izvorni_sadrzaj>
      <item>Leon Filipović</item>
      <item>Milan Bugarinović</item>
      <item>Vedran Bugarinović</item>
    </izvorni_sadrzaj>
    <derivirana_varijabla naziv="DomainObject.Predmet.ProtuStrankaListFormated_1">
      <item>Leon Filipović</item>
      <item>Milan Bugarinović</item>
      <item>Vedran Bugarinović</item>
    </derivirana_varijabla>
  </DomainObject.Predmet.ProtuStrankaListFormated>
  <DomainObject.Predmet.ProtuStrankaListFormatedOIB>
    <izvorni_sadrzaj>
      <item>Leon Filipović, OIB 84767153890</item>
      <item>Milan Bugarinović, OIB 75621676645</item>
      <item>Vedran Bugarinović, OIB 38816418100</item>
    </izvorni_sadrzaj>
    <derivirana_varijabla naziv="DomainObject.Predmet.ProtuStrankaListFormatedOIB_1">
      <item>Leon Filipović, OIB 84767153890</item>
      <item>Milan Bugarinović, OIB 75621676645</item>
      <item>Vedran Bugarinović, OIB 38816418100</item>
    </derivirana_varijabla>
  </DomainObject.Predmet.ProtuStrankaListFormatedOIB>
  <DomainObject.Predmet.ProtuStrankaListFormatedWithAdress>
    <izvorni_sadrzaj>
      <item>Leon Filipović, Gudovac 188, 43251 Gudovac</item>
      <item>Milan Bugarinović, Gudovac 189, 43251 Gudovac</item>
      <item>Vedran Bugarinović, Prgomelje 11, 43000 Prgomelje</item>
    </izvorni_sadrzaj>
    <derivirana_varijabla naziv="DomainObject.Predmet.ProtuStrankaListFormatedWithAdress_1">
      <item>Leon Filipović, Gudovac 188, 43251 Gudovac</item>
      <item>Milan Bugarinović, Gudovac 189, 43251 Gudovac</item>
      <item>Vedran Bugarinović, Prgomelje 11, 43000 Prgomelje</item>
    </derivirana_varijabla>
  </DomainObject.Predmet.ProtuStrankaListFormatedWithAdress>
  <DomainObject.Predmet.ProtuStrankaListFormatedWithAdressOIB>
    <izvorni_sadrzaj>
      <item>Leon Filipović, OIB 84767153890, Gudovac 188, 43251 Gudovac</item>
      <item>Milan Bugarinović, OIB 75621676645, Gudovac 189, 43251 Gudovac</item>
      <item>Vedran Bugarinović, OIB 38816418100, Prgomelje 11, 43000 Prgomelje</item>
    </izvorni_sadrzaj>
    <derivirana_varijabla naziv="DomainObject.Predmet.ProtuStrankaListFormatedWithAdressOIB_1">
      <item>Leon Filipović, OIB 84767153890, Gudovac 188, 43251 Gudovac</item>
      <item>Milan Bugarinović, OIB 75621676645, Gudovac 189, 43251 Gudovac</item>
      <item>Vedran Bugarinović, OIB 38816418100, Prgomelje 11, 43000 Prgomelje</item>
    </derivirana_varijabla>
  </DomainObject.Predmet.ProtuStrankaListFormatedWithAdressOIB>
  <DomainObject.Predmet.ProtuStrankaListNazivFormated>
    <izvorni_sadrzaj>
      <item>Leon Filipović</item>
      <item>Milan Bugarinović</item>
      <item>Vedran Bugarinović</item>
    </izvorni_sadrzaj>
    <derivirana_varijabla naziv="DomainObject.Predmet.ProtuStrankaListNazivFormated_1">
      <item>Leon Filipović</item>
      <item>Milan Bugarinović</item>
      <item>Vedran Bugarinović</item>
    </derivirana_varijabla>
  </DomainObject.Predmet.ProtuStrankaListNazivFormated>
  <DomainObject.Predmet.ProtuStrankaListNazivFormatedOIB>
    <izvorni_sadrzaj>
      <item>Leon Filipović, OIB 84767153890</item>
      <item>Milan Bugarinović, OIB 75621676645</item>
      <item>Vedran Bugarinović, OIB 38816418100</item>
    </izvorni_sadrzaj>
    <derivirana_varijabla naziv="DomainObject.Predmet.ProtuStrankaListNazivFormatedOIB_1">
      <item>Leon Filipović, OIB 84767153890</item>
      <item>Milan Bugarinović, OIB 75621676645</item>
      <item>Vedran Bugarinović, OIB 38816418100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13, 13, 13</izvorni_sadrzaj>
    <derivirana_varijabla naziv="DomainObject.Predmet.ClanakZakona_1">13, 13, 13</derivirana_varijabla>
  </DomainObject.Predmet.ClanakZakona>
  <DomainObject.Predmet.ClanakZakonaFull>
    <izvorni_sadrzaj>članka 13. stavka 1., članka 13. stavka 1., članka 13. stavka 1.</izvorni_sadrzaj>
    <derivirana_varijabla naziv="DomainObject.Predmet.ClanakZakonaFull_1">članka 13. stavka 1., članka 13. stavka 1., članka 13. stavka 1.</derivirana_varijabla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svibnja 2026.</izvorni_sadrzaj>
    <derivirana_varijabla naziv="DomainObject.Datum_1">13.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Policijska postaja Bjelovar</izvorni_sadrzaj>
    <derivirana_varijabla naziv="DomainObject.Predmet.StrankaIDrugi_1">Policijska postaja Bjelovar</derivirana_varijabla>
  </DomainObject.Predmet.StrankaIDrugi>
  <DomainObject.Predmet.ProtustrankaIDrugi>
    <izvorni_sadrzaj>Leon Filipović i dr.</izvorni_sadrzaj>
    <derivirana_varijabla naziv="DomainObject.Predmet.ProtustrankaIDrugi_1">Leon Filipović i dr.</derivirana_varijabla>
  </DomainObject.Predmet.ProtustrankaIDrugi>
  <DomainObject.Predmet.StrankaIDrugiAdressOIB>
    <izvorni_sadrzaj>Policijska postaja Bjelovar, Vlahe Paljetka 2, 43000 Bjelovar</izvorni_sadrzaj>
    <derivirana_varijabla naziv="DomainObject.Predmet.StrankaIDrugiAdressOIB_1">Policijska postaja Bjelovar, Vlahe Paljetka 2, 43000 Bjelovar</derivirana_varijabla>
  </DomainObject.Predmet.StrankaIDrugiAdressOIB>
  <DomainObject.Predmet.ProtustrankaIDrugiAdressOIB>
    <izvorni_sadrzaj>Leon Filipović, OIB 84767153890, Gudovac 188, 43251 Gudovac i dr.</izvorni_sadrzaj>
    <derivirana_varijabla naziv="DomainObject.Predmet.ProtustrankaIDrugiAdressOIB_1">Leon Filipović, OIB 84767153890, Gudovac 188, 43251 Gudovac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Leon Filipović</item>
      <item>Milan Bugarinović</item>
      <item>Vedran Bugarinović</item>
      <item>Policijska postaja Bjelovar</item>
    </izvorni_sadrzaj>
    <derivirana_varijabla naziv="DomainObject.Predmet.SudioniciListNaziv_1">
      <item>Leon Filipović</item>
      <item>Milan Bugarinović</item>
      <item>Vedran Bugarinović</item>
      <item>Policijska postaja Bjelovar</item>
    </derivirana_varijabla>
  </DomainObject.Predmet.SudioniciListNaziv>
  <DomainObject.Predmet.SudioniciListAdressOIB>
    <izvorni_sadrzaj>
      <item>Leon Filipović, OIB 84767153890, Gudovac 188,43251 Gudovac</item>
      <item>Milan Bugarinović, OIB 75621676645, Gudovac 189,43251 Gudovac</item>
      <item>Vedran Bugarinović, OIB 38816418100, Prgomelje 11,43000 Prgomelje</item>
      <item>Policijska postaja Bjelovar, Vlahe Paljetka 2,43000 Bjelovar</item>
    </izvorni_sadrzaj>
    <derivirana_varijabla naziv="DomainObject.Predmet.SudioniciListAdressOIB_1">
      <item>Leon Filipović, OIB 84767153890, Gudovac 188,43251 Gudovac</item>
      <item>Milan Bugarinović, OIB 75621676645, Gudovac 189,43251 Gudovac</item>
      <item>Vedran Bugarinović, OIB 38816418100, Prgomelje 11,43000 Prgomelje</item>
      <item>Policijska postaja Bjelovar, Vlahe Paljetka 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84767153890</item>
      <item>, OIB 75621676645</item>
      <item>, OIB 38816418100</item>
      <item>, OIB null</item>
    </izvorni_sadrzaj>
    <derivirana_varijabla naziv="DomainObject.Predmet.SudioniciListNazivOIB_1">
      <item>, OIB 84767153890</item>
      <item>, OIB 75621676645</item>
      <item>, OIB 38816418100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svibnja 2026.</izvorni_sadrzaj>
    <derivirana_varijabla naziv="DomainObject.Predmet.DatumPocetkaProcesa_1">13.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Leon Filipović, Gudovac 188, 43251 Gudovac, OIB: 84767153890, rođen-a 23.06.2006., mjesto rođenja Bjelovar (Bjelovar)</item>
      <item>Milan Bugarinović, Gudovac 189, 43251 Gudovac, OIB: 75621676645, rođen-a 10.10.1985., mjesto rođenja Bjelovar (Bjelovar)</item>
      <item>Vedran Bugarinović, Prgomelje 11, 43000 Prgomelje, OIB: 38816418100, rođen-a 24.08.1998., mjesto rođenja Bjelovar (Bjelovar)</item>
    </izvorni_sadrzaj>
    <derivirana_varijabla naziv="DomainObject.Predmet.OkrivljenikAdresaMjestoRodjenjaList_1">
      <item>Leon Filipović, Gudovac 188, 43251 Gudovac, OIB: 84767153890, rođen-a 23.06.2006., mjesto rođenja Bjelovar (Bjelovar)</item>
      <item>Milan Bugarinović, Gudovac 189, 43251 Gudovac, OIB: 75621676645, rođen-a 10.10.1985., mjesto rođenja Bjelovar (Bjelovar)</item>
      <item>Vedran Bugarinović, Prgomelje 11, 43000 Prgomelje, OIB: 38816418100, rođen-a 24.08.1998., mjesto rođenja Bjelovar (Bjelovar)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211-07/26-5/11462</izvorni_sadrzaj>
    <derivirana_varijabla naziv="DomainObject.PrviPodnesak.OznakaBrojPodnositelja_1">211-07/26-5/11462</derivirana_varijabla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7FBEF1-D5F3-498B-AA19-BF442C2B2C7F}">
  <ds:schemaRefs>
    <ds:schemaRef ds:uri="http://schemas.openxmlformats.org/officeDocument/2006/bibliography"/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1006</properties:Words>
  <properties:Characters>5759</properties:Characters>
  <properties:Lines>144</properties:Lines>
  <properties:Paragraphs>42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J-462/09</vt:lpstr>
    </vt:vector>
  </properties:TitlesOfParts>
  <properties:LinksUpToDate>false</properties:LinksUpToDate>
  <properties:CharactersWithSpaces>7335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2026-05-13T07:19:00Z</dcterms:created>
  <dc:creator>Korisnik</dc:creator>
  <cp:lastModifiedBy>Andrea Hudoletnjak</cp:lastModifiedBy>
  <cp:lastPrinted>2026-05-13T07:47:00Z</cp:lastPrinted>
  <dcterms:modified xmlns:xsi="http://www.w3.org/2001/XMLSchema-instance" xsi:type="dcterms:W3CDTF">2026-05-13T07:47:00Z</dcterms:modified>
  <cp:revision>20</cp:revision>
  <dc:title>J-462/09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Prekršajni nalog (1242-26 3 okr - i uhićenje 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